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1036"/>
        <w:tblW w:w="0" w:type="auto"/>
        <w:tblLook w:val="00A0"/>
      </w:tblPr>
      <w:tblGrid>
        <w:gridCol w:w="8647"/>
        <w:gridCol w:w="5812"/>
      </w:tblGrid>
      <w:tr w:rsidR="004853CB" w:rsidRPr="00531099" w:rsidTr="007A0BC3">
        <w:trPr>
          <w:trHeight w:val="1411"/>
        </w:trPr>
        <w:tc>
          <w:tcPr>
            <w:tcW w:w="8647" w:type="dxa"/>
          </w:tcPr>
          <w:p w:rsidR="004853CB" w:rsidRPr="00531099" w:rsidRDefault="004853CB" w:rsidP="007A0BC3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5812" w:type="dxa"/>
          </w:tcPr>
          <w:p w:rsidR="004853CB" w:rsidRPr="00531099" w:rsidRDefault="004853CB" w:rsidP="007A0BC3">
            <w:pPr>
              <w:autoSpaceDE w:val="0"/>
              <w:autoSpaceDN w:val="0"/>
              <w:ind w:left="-67" w:firstLine="67"/>
              <w:rPr>
                <w:sz w:val="24"/>
                <w:szCs w:val="24"/>
              </w:rPr>
            </w:pPr>
            <w:r w:rsidRPr="00531099">
              <w:rPr>
                <w:sz w:val="24"/>
                <w:szCs w:val="24"/>
              </w:rPr>
              <w:t>Приложение № 1</w:t>
            </w:r>
          </w:p>
          <w:p w:rsidR="004853CB" w:rsidRPr="00531099" w:rsidRDefault="004853CB" w:rsidP="007A0BC3">
            <w:pPr>
              <w:jc w:val="both"/>
              <w:rPr>
                <w:sz w:val="24"/>
                <w:szCs w:val="24"/>
              </w:rPr>
            </w:pPr>
            <w:r w:rsidRPr="00531099">
              <w:rPr>
                <w:sz w:val="24"/>
                <w:szCs w:val="24"/>
              </w:rPr>
              <w:t>к Паспорту муниципальной программы «Ра</w:t>
            </w:r>
            <w:r w:rsidRPr="00531099">
              <w:rPr>
                <w:sz w:val="24"/>
                <w:szCs w:val="24"/>
              </w:rPr>
              <w:t>з</w:t>
            </w:r>
            <w:r w:rsidRPr="00531099">
              <w:rPr>
                <w:sz w:val="24"/>
                <w:szCs w:val="24"/>
              </w:rPr>
              <w:t>витие культуры на территории Леонтьевского сельсовета Тюхтетского района Красноярск</w:t>
            </w:r>
            <w:r w:rsidRPr="00531099">
              <w:rPr>
                <w:sz w:val="24"/>
                <w:szCs w:val="24"/>
              </w:rPr>
              <w:t>о</w:t>
            </w:r>
            <w:r w:rsidRPr="00531099">
              <w:rPr>
                <w:sz w:val="24"/>
                <w:szCs w:val="24"/>
              </w:rPr>
              <w:t>го края  на 2014-2016годы »</w:t>
            </w:r>
          </w:p>
        </w:tc>
      </w:tr>
    </w:tbl>
    <w:p w:rsidR="004853CB" w:rsidRPr="00531099" w:rsidRDefault="004853CB" w:rsidP="0028201D">
      <w:pPr>
        <w:pStyle w:val="ConsPlusNormal"/>
        <w:widowControl/>
        <w:ind w:firstLine="851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4853CB" w:rsidRPr="00531099" w:rsidRDefault="004853CB" w:rsidP="0028201D">
      <w:pPr>
        <w:pStyle w:val="ConsPlusNormal"/>
        <w:widowControl/>
        <w:ind w:firstLine="851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531099">
        <w:rPr>
          <w:rFonts w:ascii="Times New Roman" w:hAnsi="Times New Roman" w:cs="Times New Roman"/>
          <w:bCs/>
          <w:sz w:val="24"/>
          <w:szCs w:val="24"/>
        </w:rPr>
        <w:t>Цель, целевые показатели, задачи, показатели результативности</w:t>
      </w: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4961"/>
        <w:gridCol w:w="2126"/>
        <w:gridCol w:w="1843"/>
        <w:gridCol w:w="1985"/>
        <w:gridCol w:w="850"/>
        <w:gridCol w:w="851"/>
        <w:gridCol w:w="850"/>
        <w:gridCol w:w="851"/>
      </w:tblGrid>
      <w:tr w:rsidR="004853CB" w:rsidRPr="00531099" w:rsidTr="00267CC7">
        <w:trPr>
          <w:trHeight w:val="1150"/>
        </w:trPr>
        <w:tc>
          <w:tcPr>
            <w:tcW w:w="851" w:type="dxa"/>
          </w:tcPr>
          <w:p w:rsidR="004853CB" w:rsidRPr="00531099" w:rsidRDefault="004853CB" w:rsidP="00F1168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1099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961" w:type="dxa"/>
          </w:tcPr>
          <w:p w:rsidR="004853CB" w:rsidRPr="00531099" w:rsidRDefault="004853CB" w:rsidP="00F1168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1099">
              <w:rPr>
                <w:rFonts w:ascii="Times New Roman" w:hAnsi="Times New Roman" w:cs="Times New Roman"/>
                <w:sz w:val="24"/>
                <w:szCs w:val="24"/>
              </w:rPr>
              <w:t>Цель, задачи,  показатели результатов</w:t>
            </w:r>
          </w:p>
        </w:tc>
        <w:tc>
          <w:tcPr>
            <w:tcW w:w="2126" w:type="dxa"/>
          </w:tcPr>
          <w:p w:rsidR="004853CB" w:rsidRPr="00531099" w:rsidRDefault="004853CB" w:rsidP="00F1168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1099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  <w:r w:rsidRPr="00531099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1843" w:type="dxa"/>
          </w:tcPr>
          <w:p w:rsidR="004853CB" w:rsidRPr="00531099" w:rsidRDefault="004853CB" w:rsidP="00F1168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1099">
              <w:rPr>
                <w:rFonts w:ascii="Times New Roman" w:hAnsi="Times New Roman" w:cs="Times New Roman"/>
                <w:sz w:val="24"/>
                <w:szCs w:val="24"/>
              </w:rPr>
              <w:t xml:space="preserve">Вес </w:t>
            </w:r>
            <w:r w:rsidRPr="00531099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  <w:r w:rsidRPr="00531099">
              <w:rPr>
                <w:rFonts w:ascii="Times New Roman" w:hAnsi="Times New Roman" w:cs="Times New Roman"/>
                <w:sz w:val="24"/>
                <w:szCs w:val="24"/>
              </w:rPr>
              <w:br/>
              <w:t>результативн</w:t>
            </w:r>
            <w:r w:rsidRPr="0053109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31099">
              <w:rPr>
                <w:rFonts w:ascii="Times New Roman" w:hAnsi="Times New Roman" w:cs="Times New Roman"/>
                <w:sz w:val="24"/>
                <w:szCs w:val="24"/>
              </w:rPr>
              <w:t>сти</w:t>
            </w:r>
          </w:p>
        </w:tc>
        <w:tc>
          <w:tcPr>
            <w:tcW w:w="1985" w:type="dxa"/>
          </w:tcPr>
          <w:p w:rsidR="004853CB" w:rsidRPr="00531099" w:rsidRDefault="004853CB" w:rsidP="00F1168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1099">
              <w:rPr>
                <w:rFonts w:ascii="Times New Roman" w:hAnsi="Times New Roman" w:cs="Times New Roman"/>
                <w:sz w:val="24"/>
                <w:szCs w:val="24"/>
              </w:rPr>
              <w:t>Источник</w:t>
            </w:r>
          </w:p>
          <w:p w:rsidR="004853CB" w:rsidRPr="00531099" w:rsidRDefault="004853CB" w:rsidP="00F1168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1099">
              <w:rPr>
                <w:rFonts w:ascii="Times New Roman" w:hAnsi="Times New Roman" w:cs="Times New Roman"/>
                <w:sz w:val="24"/>
                <w:szCs w:val="24"/>
              </w:rPr>
              <w:t>информации</w:t>
            </w:r>
          </w:p>
        </w:tc>
        <w:tc>
          <w:tcPr>
            <w:tcW w:w="850" w:type="dxa"/>
          </w:tcPr>
          <w:p w:rsidR="004853CB" w:rsidRPr="00531099" w:rsidRDefault="004853CB" w:rsidP="004C3DEC">
            <w:pPr>
              <w:jc w:val="center"/>
              <w:rPr>
                <w:sz w:val="24"/>
                <w:szCs w:val="24"/>
              </w:rPr>
            </w:pPr>
            <w:r w:rsidRPr="00531099">
              <w:rPr>
                <w:sz w:val="24"/>
                <w:szCs w:val="24"/>
              </w:rPr>
              <w:t>2013 год</w:t>
            </w:r>
          </w:p>
        </w:tc>
        <w:tc>
          <w:tcPr>
            <w:tcW w:w="851" w:type="dxa"/>
          </w:tcPr>
          <w:p w:rsidR="004853CB" w:rsidRPr="00531099" w:rsidRDefault="004853CB" w:rsidP="004C3DEC">
            <w:pPr>
              <w:jc w:val="center"/>
              <w:rPr>
                <w:sz w:val="24"/>
                <w:szCs w:val="24"/>
              </w:rPr>
            </w:pPr>
            <w:r w:rsidRPr="00531099">
              <w:rPr>
                <w:sz w:val="24"/>
                <w:szCs w:val="24"/>
              </w:rPr>
              <w:t>2014 год</w:t>
            </w:r>
          </w:p>
        </w:tc>
        <w:tc>
          <w:tcPr>
            <w:tcW w:w="850" w:type="dxa"/>
          </w:tcPr>
          <w:p w:rsidR="004853CB" w:rsidRPr="00531099" w:rsidRDefault="004853CB" w:rsidP="004C3DEC">
            <w:pPr>
              <w:jc w:val="center"/>
              <w:rPr>
                <w:sz w:val="24"/>
                <w:szCs w:val="24"/>
              </w:rPr>
            </w:pPr>
            <w:r w:rsidRPr="00531099">
              <w:rPr>
                <w:sz w:val="24"/>
                <w:szCs w:val="24"/>
              </w:rPr>
              <w:t>2015 год</w:t>
            </w:r>
          </w:p>
        </w:tc>
        <w:tc>
          <w:tcPr>
            <w:tcW w:w="851" w:type="dxa"/>
          </w:tcPr>
          <w:p w:rsidR="004853CB" w:rsidRPr="00531099" w:rsidRDefault="004853CB" w:rsidP="00F11688">
            <w:pPr>
              <w:jc w:val="center"/>
              <w:rPr>
                <w:sz w:val="24"/>
                <w:szCs w:val="24"/>
              </w:rPr>
            </w:pPr>
            <w:r w:rsidRPr="00531099">
              <w:rPr>
                <w:sz w:val="24"/>
                <w:szCs w:val="24"/>
              </w:rPr>
              <w:t>2016 год</w:t>
            </w:r>
          </w:p>
        </w:tc>
      </w:tr>
      <w:tr w:rsidR="004853CB" w:rsidRPr="00531099" w:rsidTr="00267CC7">
        <w:trPr>
          <w:trHeight w:val="519"/>
        </w:trPr>
        <w:tc>
          <w:tcPr>
            <w:tcW w:w="851" w:type="dxa"/>
          </w:tcPr>
          <w:p w:rsidR="004853CB" w:rsidRPr="00531099" w:rsidRDefault="004853CB" w:rsidP="00C777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10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17" w:type="dxa"/>
            <w:gridSpan w:val="8"/>
          </w:tcPr>
          <w:p w:rsidR="004853CB" w:rsidRPr="00531099" w:rsidRDefault="004853CB" w:rsidP="00324DA4">
            <w:pPr>
              <w:jc w:val="both"/>
              <w:rPr>
                <w:sz w:val="24"/>
                <w:szCs w:val="24"/>
              </w:rPr>
            </w:pPr>
            <w:r w:rsidRPr="00531099">
              <w:rPr>
                <w:sz w:val="24"/>
                <w:szCs w:val="24"/>
              </w:rPr>
              <w:t>Цель: создание условий для развития и реализации культурного и духовного потенциала населения Леонтьевского  сельсовета</w:t>
            </w:r>
          </w:p>
        </w:tc>
      </w:tr>
      <w:tr w:rsidR="004853CB" w:rsidRPr="00531099" w:rsidTr="00267CC7">
        <w:trPr>
          <w:trHeight w:val="344"/>
        </w:trPr>
        <w:tc>
          <w:tcPr>
            <w:tcW w:w="851" w:type="dxa"/>
          </w:tcPr>
          <w:p w:rsidR="004853CB" w:rsidRPr="00531099" w:rsidRDefault="004853CB" w:rsidP="00C777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4853CB" w:rsidRPr="00531099" w:rsidRDefault="004853CB" w:rsidP="00267CC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1099">
              <w:rPr>
                <w:rFonts w:ascii="Times New Roman" w:hAnsi="Times New Roman" w:cs="Times New Roman"/>
                <w:sz w:val="24"/>
                <w:szCs w:val="24"/>
              </w:rPr>
              <w:t>Процент потребителей, удовлетворенных к</w:t>
            </w:r>
            <w:r w:rsidRPr="0053109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31099">
              <w:rPr>
                <w:rFonts w:ascii="Times New Roman" w:hAnsi="Times New Roman" w:cs="Times New Roman"/>
                <w:sz w:val="24"/>
                <w:szCs w:val="24"/>
              </w:rPr>
              <w:t>чеством и доступностью услуг СДК</w:t>
            </w:r>
          </w:p>
          <w:p w:rsidR="004853CB" w:rsidRPr="00531099" w:rsidRDefault="004853CB" w:rsidP="00267CC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1099">
              <w:rPr>
                <w:rFonts w:ascii="Times New Roman" w:hAnsi="Times New Roman" w:cs="Times New Roman"/>
                <w:sz w:val="24"/>
                <w:szCs w:val="24"/>
              </w:rPr>
              <w:t>(Оу/О*100, где Оу – число опроше</w:t>
            </w:r>
            <w:r w:rsidRPr="0053109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531099">
              <w:rPr>
                <w:rFonts w:ascii="Times New Roman" w:hAnsi="Times New Roman" w:cs="Times New Roman"/>
                <w:sz w:val="24"/>
                <w:szCs w:val="24"/>
              </w:rPr>
              <w:t>ных, удовлетворенных качеством и доступностью, О – общее число опр</w:t>
            </w:r>
            <w:r w:rsidRPr="0053109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31099">
              <w:rPr>
                <w:rFonts w:ascii="Times New Roman" w:hAnsi="Times New Roman" w:cs="Times New Roman"/>
                <w:sz w:val="24"/>
                <w:szCs w:val="24"/>
              </w:rPr>
              <w:t>шенных)</w:t>
            </w:r>
          </w:p>
        </w:tc>
        <w:tc>
          <w:tcPr>
            <w:tcW w:w="2126" w:type="dxa"/>
          </w:tcPr>
          <w:p w:rsidR="004853CB" w:rsidRPr="00531099" w:rsidRDefault="004853CB" w:rsidP="00267CC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1099">
              <w:rPr>
                <w:rFonts w:ascii="Times New Roman" w:hAnsi="Times New Roman" w:cs="Times New Roman"/>
                <w:sz w:val="24"/>
                <w:szCs w:val="24"/>
              </w:rPr>
              <w:t xml:space="preserve">% </w:t>
            </w:r>
          </w:p>
        </w:tc>
        <w:tc>
          <w:tcPr>
            <w:tcW w:w="1843" w:type="dxa"/>
          </w:tcPr>
          <w:p w:rsidR="004853CB" w:rsidRPr="00531099" w:rsidRDefault="004853CB" w:rsidP="00F1168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109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985" w:type="dxa"/>
          </w:tcPr>
          <w:p w:rsidR="004853CB" w:rsidRPr="00531099" w:rsidRDefault="004853CB" w:rsidP="00F1168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109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0" w:type="dxa"/>
          </w:tcPr>
          <w:p w:rsidR="004853CB" w:rsidRPr="00531099" w:rsidRDefault="004853CB" w:rsidP="004B20A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1099">
              <w:rPr>
                <w:rFonts w:ascii="Times New Roman" w:hAnsi="Times New Roman" w:cs="Times New Roman"/>
                <w:sz w:val="24"/>
                <w:szCs w:val="24"/>
              </w:rPr>
              <w:t>85,0</w:t>
            </w:r>
          </w:p>
        </w:tc>
        <w:tc>
          <w:tcPr>
            <w:tcW w:w="851" w:type="dxa"/>
          </w:tcPr>
          <w:p w:rsidR="004853CB" w:rsidRPr="00531099" w:rsidRDefault="004853CB" w:rsidP="008B4AD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1099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850" w:type="dxa"/>
          </w:tcPr>
          <w:p w:rsidR="004853CB" w:rsidRPr="00531099" w:rsidRDefault="004853CB" w:rsidP="008B4AD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1099">
              <w:rPr>
                <w:rFonts w:ascii="Times New Roman" w:hAnsi="Times New Roman" w:cs="Times New Roman"/>
                <w:sz w:val="24"/>
                <w:szCs w:val="24"/>
              </w:rPr>
              <w:t>95,0</w:t>
            </w:r>
          </w:p>
        </w:tc>
        <w:tc>
          <w:tcPr>
            <w:tcW w:w="851" w:type="dxa"/>
          </w:tcPr>
          <w:p w:rsidR="004853CB" w:rsidRPr="00531099" w:rsidRDefault="004853CB" w:rsidP="008B4AD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1099">
              <w:rPr>
                <w:rFonts w:ascii="Times New Roman" w:hAnsi="Times New Roman" w:cs="Times New Roman"/>
                <w:sz w:val="24"/>
                <w:szCs w:val="24"/>
              </w:rPr>
              <w:t>95,0</w:t>
            </w:r>
          </w:p>
        </w:tc>
      </w:tr>
      <w:tr w:rsidR="004853CB" w:rsidRPr="00531099" w:rsidTr="004C3DEC">
        <w:trPr>
          <w:trHeight w:val="20"/>
        </w:trPr>
        <w:tc>
          <w:tcPr>
            <w:tcW w:w="851" w:type="dxa"/>
          </w:tcPr>
          <w:p w:rsidR="004853CB" w:rsidRPr="00531099" w:rsidRDefault="004853CB" w:rsidP="00F1168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1099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14317" w:type="dxa"/>
            <w:gridSpan w:val="8"/>
          </w:tcPr>
          <w:p w:rsidR="004853CB" w:rsidRPr="00531099" w:rsidRDefault="004853CB" w:rsidP="00324DA4">
            <w:pPr>
              <w:jc w:val="both"/>
              <w:rPr>
                <w:sz w:val="24"/>
                <w:szCs w:val="24"/>
              </w:rPr>
            </w:pPr>
            <w:r w:rsidRPr="00531099">
              <w:rPr>
                <w:sz w:val="24"/>
                <w:szCs w:val="24"/>
              </w:rPr>
              <w:t>Задача 1. Обеспечение доступа населения Леонтьевского  сельсовета к культурным благам и участию в культурной жизни</w:t>
            </w:r>
          </w:p>
        </w:tc>
      </w:tr>
      <w:tr w:rsidR="004853CB" w:rsidRPr="00531099" w:rsidTr="004C3DEC">
        <w:trPr>
          <w:trHeight w:val="20"/>
        </w:trPr>
        <w:tc>
          <w:tcPr>
            <w:tcW w:w="851" w:type="dxa"/>
          </w:tcPr>
          <w:p w:rsidR="004853CB" w:rsidRPr="00531099" w:rsidRDefault="004853CB" w:rsidP="00F1168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1099">
              <w:rPr>
                <w:rFonts w:ascii="Times New Roman" w:hAnsi="Times New Roman" w:cs="Times New Roman"/>
                <w:sz w:val="24"/>
                <w:szCs w:val="24"/>
              </w:rPr>
              <w:t>1.2.1</w:t>
            </w:r>
          </w:p>
        </w:tc>
        <w:tc>
          <w:tcPr>
            <w:tcW w:w="14317" w:type="dxa"/>
            <w:gridSpan w:val="8"/>
          </w:tcPr>
          <w:p w:rsidR="004853CB" w:rsidRPr="00531099" w:rsidRDefault="004853CB" w:rsidP="004B1618">
            <w:pPr>
              <w:jc w:val="both"/>
              <w:rPr>
                <w:sz w:val="24"/>
                <w:szCs w:val="24"/>
              </w:rPr>
            </w:pPr>
            <w:r w:rsidRPr="00531099">
              <w:rPr>
                <w:sz w:val="24"/>
                <w:szCs w:val="24"/>
              </w:rPr>
              <w:t>Подпрограмма 1 «Поддержка искусства и народного творчества»</w:t>
            </w:r>
          </w:p>
        </w:tc>
      </w:tr>
      <w:tr w:rsidR="004853CB" w:rsidRPr="00531099" w:rsidTr="00267CC7">
        <w:trPr>
          <w:trHeight w:val="20"/>
        </w:trPr>
        <w:tc>
          <w:tcPr>
            <w:tcW w:w="851" w:type="dxa"/>
          </w:tcPr>
          <w:p w:rsidR="004853CB" w:rsidRPr="00531099" w:rsidRDefault="004853CB" w:rsidP="00F1168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4853CB" w:rsidRPr="00531099" w:rsidRDefault="004853CB" w:rsidP="00324DA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31099">
              <w:rPr>
                <w:sz w:val="24"/>
                <w:szCs w:val="24"/>
              </w:rPr>
              <w:t>Количество посетителей учреждений кул</w:t>
            </w:r>
            <w:r w:rsidRPr="00531099">
              <w:rPr>
                <w:sz w:val="24"/>
                <w:szCs w:val="24"/>
              </w:rPr>
              <w:t>ь</w:t>
            </w:r>
            <w:r w:rsidRPr="00531099">
              <w:rPr>
                <w:sz w:val="24"/>
                <w:szCs w:val="24"/>
              </w:rPr>
              <w:t>турно-досугового  типа Леонтьевского  сел</w:t>
            </w:r>
            <w:r w:rsidRPr="00531099">
              <w:rPr>
                <w:sz w:val="24"/>
                <w:szCs w:val="24"/>
              </w:rPr>
              <w:t>ь</w:t>
            </w:r>
            <w:r w:rsidRPr="00531099">
              <w:rPr>
                <w:sz w:val="24"/>
                <w:szCs w:val="24"/>
              </w:rPr>
              <w:t xml:space="preserve">совета </w:t>
            </w:r>
          </w:p>
        </w:tc>
        <w:tc>
          <w:tcPr>
            <w:tcW w:w="2126" w:type="dxa"/>
          </w:tcPr>
          <w:p w:rsidR="004853CB" w:rsidRPr="00531099" w:rsidRDefault="004853CB" w:rsidP="00F1168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1099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843" w:type="dxa"/>
          </w:tcPr>
          <w:p w:rsidR="004853CB" w:rsidRPr="00531099" w:rsidRDefault="004853CB" w:rsidP="0098284E">
            <w:pPr>
              <w:jc w:val="center"/>
              <w:rPr>
                <w:sz w:val="24"/>
                <w:szCs w:val="24"/>
              </w:rPr>
            </w:pPr>
            <w:r w:rsidRPr="00531099">
              <w:rPr>
                <w:sz w:val="24"/>
                <w:szCs w:val="24"/>
              </w:rPr>
              <w:t>0,12</w:t>
            </w:r>
          </w:p>
        </w:tc>
        <w:tc>
          <w:tcPr>
            <w:tcW w:w="1985" w:type="dxa"/>
          </w:tcPr>
          <w:p w:rsidR="004853CB" w:rsidRPr="00531099" w:rsidRDefault="004853CB" w:rsidP="0098284E">
            <w:pPr>
              <w:pStyle w:val="Header"/>
              <w:jc w:val="center"/>
              <w:rPr>
                <w:sz w:val="24"/>
                <w:szCs w:val="24"/>
              </w:rPr>
            </w:pPr>
            <w:r w:rsidRPr="00531099">
              <w:rPr>
                <w:sz w:val="24"/>
                <w:szCs w:val="24"/>
              </w:rPr>
              <w:t>Муниципал</w:t>
            </w:r>
            <w:r w:rsidRPr="00531099">
              <w:rPr>
                <w:sz w:val="24"/>
                <w:szCs w:val="24"/>
              </w:rPr>
              <w:t>ь</w:t>
            </w:r>
            <w:r w:rsidRPr="00531099">
              <w:rPr>
                <w:sz w:val="24"/>
                <w:szCs w:val="24"/>
              </w:rPr>
              <w:t>ное задание</w:t>
            </w:r>
          </w:p>
        </w:tc>
        <w:tc>
          <w:tcPr>
            <w:tcW w:w="850" w:type="dxa"/>
          </w:tcPr>
          <w:p w:rsidR="004853CB" w:rsidRPr="00531099" w:rsidRDefault="004853CB" w:rsidP="004B20A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1099">
              <w:rPr>
                <w:rFonts w:ascii="Times New Roman" w:hAnsi="Times New Roman" w:cs="Times New Roman"/>
                <w:sz w:val="24"/>
                <w:szCs w:val="24"/>
              </w:rPr>
              <w:t>5000</w:t>
            </w:r>
          </w:p>
        </w:tc>
        <w:tc>
          <w:tcPr>
            <w:tcW w:w="851" w:type="dxa"/>
          </w:tcPr>
          <w:p w:rsidR="004853CB" w:rsidRPr="00531099" w:rsidRDefault="004853CB" w:rsidP="008B4AD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1099">
              <w:rPr>
                <w:rFonts w:ascii="Times New Roman" w:hAnsi="Times New Roman" w:cs="Times New Roman"/>
                <w:sz w:val="24"/>
                <w:szCs w:val="24"/>
              </w:rPr>
              <w:t>5000</w:t>
            </w:r>
          </w:p>
        </w:tc>
        <w:tc>
          <w:tcPr>
            <w:tcW w:w="850" w:type="dxa"/>
          </w:tcPr>
          <w:p w:rsidR="004853CB" w:rsidRPr="00531099" w:rsidRDefault="004853CB" w:rsidP="008B4AD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1099">
              <w:rPr>
                <w:rFonts w:ascii="Times New Roman" w:hAnsi="Times New Roman" w:cs="Times New Roman"/>
                <w:sz w:val="24"/>
                <w:szCs w:val="24"/>
              </w:rPr>
              <w:t>5536</w:t>
            </w:r>
          </w:p>
        </w:tc>
        <w:tc>
          <w:tcPr>
            <w:tcW w:w="851" w:type="dxa"/>
          </w:tcPr>
          <w:p w:rsidR="004853CB" w:rsidRPr="00531099" w:rsidRDefault="004853CB" w:rsidP="008B4AD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1099">
              <w:rPr>
                <w:rFonts w:ascii="Times New Roman" w:hAnsi="Times New Roman" w:cs="Times New Roman"/>
                <w:sz w:val="24"/>
                <w:szCs w:val="24"/>
              </w:rPr>
              <w:t>5536</w:t>
            </w:r>
          </w:p>
        </w:tc>
      </w:tr>
      <w:tr w:rsidR="004853CB" w:rsidRPr="00531099" w:rsidTr="00267CC7">
        <w:trPr>
          <w:trHeight w:val="20"/>
        </w:trPr>
        <w:tc>
          <w:tcPr>
            <w:tcW w:w="851" w:type="dxa"/>
          </w:tcPr>
          <w:p w:rsidR="004853CB" w:rsidRPr="00531099" w:rsidRDefault="004853CB" w:rsidP="00F1168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4853CB" w:rsidRPr="00531099" w:rsidRDefault="004853CB" w:rsidP="009C4E52">
            <w:pPr>
              <w:pStyle w:val="ConsPlusNormal"/>
              <w:widowControl/>
              <w:ind w:firstLine="0"/>
              <w:jc w:val="both"/>
              <w:rPr>
                <w:sz w:val="24"/>
                <w:szCs w:val="24"/>
              </w:rPr>
            </w:pPr>
            <w:r w:rsidRPr="005310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Число клубных формирований </w:t>
            </w:r>
          </w:p>
        </w:tc>
        <w:tc>
          <w:tcPr>
            <w:tcW w:w="2126" w:type="dxa"/>
          </w:tcPr>
          <w:p w:rsidR="004853CB" w:rsidRPr="00531099" w:rsidRDefault="004853CB" w:rsidP="00F1168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1099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843" w:type="dxa"/>
          </w:tcPr>
          <w:p w:rsidR="004853CB" w:rsidRPr="00531099" w:rsidRDefault="004853CB" w:rsidP="0098284E">
            <w:pPr>
              <w:jc w:val="center"/>
              <w:rPr>
                <w:sz w:val="24"/>
                <w:szCs w:val="24"/>
              </w:rPr>
            </w:pPr>
            <w:r w:rsidRPr="00531099">
              <w:rPr>
                <w:sz w:val="24"/>
                <w:szCs w:val="24"/>
              </w:rPr>
              <w:t>0,12</w:t>
            </w:r>
          </w:p>
        </w:tc>
        <w:tc>
          <w:tcPr>
            <w:tcW w:w="1985" w:type="dxa"/>
          </w:tcPr>
          <w:p w:rsidR="004853CB" w:rsidRPr="00531099" w:rsidRDefault="004853CB" w:rsidP="0098284E">
            <w:pPr>
              <w:pStyle w:val="Header"/>
              <w:jc w:val="center"/>
              <w:rPr>
                <w:sz w:val="24"/>
                <w:szCs w:val="24"/>
              </w:rPr>
            </w:pPr>
            <w:r w:rsidRPr="00531099">
              <w:rPr>
                <w:sz w:val="24"/>
                <w:szCs w:val="24"/>
              </w:rPr>
              <w:t>Муниципал</w:t>
            </w:r>
            <w:r w:rsidRPr="00531099">
              <w:rPr>
                <w:sz w:val="24"/>
                <w:szCs w:val="24"/>
              </w:rPr>
              <w:t>ь</w:t>
            </w:r>
            <w:r w:rsidRPr="00531099">
              <w:rPr>
                <w:sz w:val="24"/>
                <w:szCs w:val="24"/>
              </w:rPr>
              <w:t>ное задание</w:t>
            </w:r>
          </w:p>
        </w:tc>
        <w:tc>
          <w:tcPr>
            <w:tcW w:w="850" w:type="dxa"/>
          </w:tcPr>
          <w:p w:rsidR="004853CB" w:rsidRPr="00531099" w:rsidRDefault="004853CB" w:rsidP="004B20A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109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4853CB" w:rsidRPr="00531099" w:rsidRDefault="004853CB" w:rsidP="008B4AD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109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</w:tcPr>
          <w:p w:rsidR="004853CB" w:rsidRPr="00531099" w:rsidRDefault="004853CB" w:rsidP="008B4AD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109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4853CB" w:rsidRPr="00531099" w:rsidRDefault="004853CB" w:rsidP="008B4AD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109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4853CB" w:rsidRPr="00531099" w:rsidTr="00267CC7">
        <w:trPr>
          <w:trHeight w:val="20"/>
        </w:trPr>
        <w:tc>
          <w:tcPr>
            <w:tcW w:w="851" w:type="dxa"/>
          </w:tcPr>
          <w:p w:rsidR="004853CB" w:rsidRPr="00531099" w:rsidRDefault="004853CB" w:rsidP="00F1168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4853CB" w:rsidRPr="00531099" w:rsidRDefault="004853CB" w:rsidP="009C4E52">
            <w:pPr>
              <w:pStyle w:val="ConsPlusNormal"/>
              <w:widowControl/>
              <w:ind w:firstLine="0"/>
              <w:jc w:val="both"/>
              <w:rPr>
                <w:sz w:val="24"/>
                <w:szCs w:val="24"/>
              </w:rPr>
            </w:pPr>
            <w:r w:rsidRPr="00531099">
              <w:rPr>
                <w:rFonts w:ascii="Times New Roman" w:hAnsi="Times New Roman" w:cs="Times New Roman"/>
                <w:bCs/>
                <w:sz w:val="24"/>
                <w:szCs w:val="24"/>
              </w:rPr>
              <w:t>Число участников клубных формир</w:t>
            </w:r>
            <w:r w:rsidRPr="00531099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5310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ваний </w:t>
            </w:r>
          </w:p>
        </w:tc>
        <w:tc>
          <w:tcPr>
            <w:tcW w:w="2126" w:type="dxa"/>
          </w:tcPr>
          <w:p w:rsidR="004853CB" w:rsidRPr="00531099" w:rsidRDefault="004853CB" w:rsidP="00F1168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1099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843" w:type="dxa"/>
          </w:tcPr>
          <w:p w:rsidR="004853CB" w:rsidRPr="00531099" w:rsidRDefault="004853CB" w:rsidP="0098284E">
            <w:pPr>
              <w:jc w:val="center"/>
              <w:rPr>
                <w:sz w:val="24"/>
                <w:szCs w:val="24"/>
              </w:rPr>
            </w:pPr>
            <w:r w:rsidRPr="00531099">
              <w:rPr>
                <w:sz w:val="24"/>
                <w:szCs w:val="24"/>
              </w:rPr>
              <w:t>0,12</w:t>
            </w:r>
          </w:p>
        </w:tc>
        <w:tc>
          <w:tcPr>
            <w:tcW w:w="1985" w:type="dxa"/>
          </w:tcPr>
          <w:p w:rsidR="004853CB" w:rsidRPr="00531099" w:rsidRDefault="004853CB" w:rsidP="0098284E">
            <w:pPr>
              <w:pStyle w:val="Header"/>
              <w:jc w:val="center"/>
              <w:rPr>
                <w:sz w:val="24"/>
                <w:szCs w:val="24"/>
              </w:rPr>
            </w:pPr>
            <w:r w:rsidRPr="00531099">
              <w:rPr>
                <w:sz w:val="24"/>
                <w:szCs w:val="24"/>
              </w:rPr>
              <w:t>Муниципал</w:t>
            </w:r>
            <w:r w:rsidRPr="00531099">
              <w:rPr>
                <w:sz w:val="24"/>
                <w:szCs w:val="24"/>
              </w:rPr>
              <w:t>ь</w:t>
            </w:r>
            <w:r w:rsidRPr="00531099">
              <w:rPr>
                <w:sz w:val="24"/>
                <w:szCs w:val="24"/>
              </w:rPr>
              <w:t>ное задание</w:t>
            </w:r>
          </w:p>
        </w:tc>
        <w:tc>
          <w:tcPr>
            <w:tcW w:w="850" w:type="dxa"/>
          </w:tcPr>
          <w:p w:rsidR="004853CB" w:rsidRPr="00531099" w:rsidRDefault="004853CB" w:rsidP="004B161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1099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851" w:type="dxa"/>
          </w:tcPr>
          <w:p w:rsidR="004853CB" w:rsidRPr="00531099" w:rsidRDefault="004853CB" w:rsidP="008B4AD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1099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850" w:type="dxa"/>
          </w:tcPr>
          <w:p w:rsidR="004853CB" w:rsidRPr="00531099" w:rsidRDefault="004853CB" w:rsidP="008B4AD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1099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851" w:type="dxa"/>
          </w:tcPr>
          <w:p w:rsidR="004853CB" w:rsidRPr="00531099" w:rsidRDefault="004853CB" w:rsidP="008B4AD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1099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</w:tr>
      <w:tr w:rsidR="004853CB" w:rsidRPr="00531099" w:rsidTr="00267CC7">
        <w:trPr>
          <w:trHeight w:val="20"/>
        </w:trPr>
        <w:tc>
          <w:tcPr>
            <w:tcW w:w="851" w:type="dxa"/>
          </w:tcPr>
          <w:p w:rsidR="004853CB" w:rsidRPr="00531099" w:rsidRDefault="004853CB" w:rsidP="00F1168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4853CB" w:rsidRPr="00531099" w:rsidRDefault="004853CB" w:rsidP="009C4E52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31099">
              <w:rPr>
                <w:bCs/>
                <w:sz w:val="24"/>
                <w:szCs w:val="24"/>
              </w:rPr>
              <w:t xml:space="preserve">Количество </w:t>
            </w:r>
            <w:r w:rsidRPr="00531099">
              <w:rPr>
                <w:sz w:val="24"/>
                <w:szCs w:val="24"/>
              </w:rPr>
              <w:t xml:space="preserve">проведенных культурно-досуговых мероприятий </w:t>
            </w:r>
          </w:p>
        </w:tc>
        <w:tc>
          <w:tcPr>
            <w:tcW w:w="2126" w:type="dxa"/>
          </w:tcPr>
          <w:p w:rsidR="004853CB" w:rsidRPr="00531099" w:rsidRDefault="004853CB" w:rsidP="00F1168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1099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843" w:type="dxa"/>
          </w:tcPr>
          <w:p w:rsidR="004853CB" w:rsidRPr="00531099" w:rsidRDefault="004853CB" w:rsidP="0098284E">
            <w:pPr>
              <w:jc w:val="center"/>
              <w:rPr>
                <w:sz w:val="24"/>
                <w:szCs w:val="24"/>
              </w:rPr>
            </w:pPr>
            <w:r w:rsidRPr="00531099">
              <w:rPr>
                <w:sz w:val="24"/>
                <w:szCs w:val="24"/>
              </w:rPr>
              <w:t>0,12</w:t>
            </w:r>
          </w:p>
        </w:tc>
        <w:tc>
          <w:tcPr>
            <w:tcW w:w="1985" w:type="dxa"/>
          </w:tcPr>
          <w:p w:rsidR="004853CB" w:rsidRPr="00531099" w:rsidRDefault="004853CB" w:rsidP="0098284E">
            <w:pPr>
              <w:pStyle w:val="Header"/>
              <w:jc w:val="center"/>
              <w:rPr>
                <w:sz w:val="24"/>
                <w:szCs w:val="24"/>
              </w:rPr>
            </w:pPr>
            <w:r w:rsidRPr="00531099">
              <w:rPr>
                <w:sz w:val="24"/>
                <w:szCs w:val="24"/>
              </w:rPr>
              <w:t>Муниципал</w:t>
            </w:r>
            <w:r w:rsidRPr="00531099">
              <w:rPr>
                <w:sz w:val="24"/>
                <w:szCs w:val="24"/>
              </w:rPr>
              <w:t>ь</w:t>
            </w:r>
            <w:r w:rsidRPr="00531099">
              <w:rPr>
                <w:sz w:val="24"/>
                <w:szCs w:val="24"/>
              </w:rPr>
              <w:t>ное задание</w:t>
            </w:r>
          </w:p>
        </w:tc>
        <w:tc>
          <w:tcPr>
            <w:tcW w:w="850" w:type="dxa"/>
          </w:tcPr>
          <w:p w:rsidR="004853CB" w:rsidRPr="00531099" w:rsidRDefault="004853CB" w:rsidP="004B20A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1099">
              <w:rPr>
                <w:rFonts w:ascii="Times New Roman" w:hAnsi="Times New Roman" w:cs="Times New Roman"/>
                <w:sz w:val="24"/>
                <w:szCs w:val="24"/>
              </w:rPr>
              <w:t>478</w:t>
            </w:r>
          </w:p>
        </w:tc>
        <w:tc>
          <w:tcPr>
            <w:tcW w:w="851" w:type="dxa"/>
          </w:tcPr>
          <w:p w:rsidR="004853CB" w:rsidRPr="00531099" w:rsidRDefault="004853CB" w:rsidP="008B4AD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1099">
              <w:rPr>
                <w:rFonts w:ascii="Times New Roman" w:hAnsi="Times New Roman" w:cs="Times New Roman"/>
                <w:sz w:val="24"/>
                <w:szCs w:val="24"/>
              </w:rPr>
              <w:t>470</w:t>
            </w:r>
          </w:p>
        </w:tc>
        <w:tc>
          <w:tcPr>
            <w:tcW w:w="850" w:type="dxa"/>
          </w:tcPr>
          <w:p w:rsidR="004853CB" w:rsidRPr="00531099" w:rsidRDefault="004853CB" w:rsidP="008B4AD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1099">
              <w:rPr>
                <w:rFonts w:ascii="Times New Roman" w:hAnsi="Times New Roman" w:cs="Times New Roman"/>
                <w:sz w:val="24"/>
                <w:szCs w:val="24"/>
              </w:rPr>
              <w:t>478</w:t>
            </w:r>
          </w:p>
        </w:tc>
        <w:tc>
          <w:tcPr>
            <w:tcW w:w="851" w:type="dxa"/>
          </w:tcPr>
          <w:p w:rsidR="004853CB" w:rsidRPr="00531099" w:rsidRDefault="004853CB" w:rsidP="008B4AD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1099">
              <w:rPr>
                <w:rFonts w:ascii="Times New Roman" w:hAnsi="Times New Roman" w:cs="Times New Roman"/>
                <w:sz w:val="24"/>
                <w:szCs w:val="24"/>
              </w:rPr>
              <w:t>478</w:t>
            </w:r>
          </w:p>
        </w:tc>
      </w:tr>
      <w:tr w:rsidR="004853CB" w:rsidRPr="00531099" w:rsidTr="00267CC7">
        <w:trPr>
          <w:trHeight w:val="20"/>
        </w:trPr>
        <w:tc>
          <w:tcPr>
            <w:tcW w:w="851" w:type="dxa"/>
          </w:tcPr>
          <w:p w:rsidR="004853CB" w:rsidRPr="00531099" w:rsidRDefault="004853CB" w:rsidP="00F1168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4853CB" w:rsidRPr="00531099" w:rsidRDefault="004853CB" w:rsidP="009C4E52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531099">
              <w:rPr>
                <w:bCs/>
                <w:sz w:val="24"/>
                <w:szCs w:val="24"/>
              </w:rPr>
              <w:t>Число участников культурно-досуговых м</w:t>
            </w:r>
            <w:r w:rsidRPr="00531099">
              <w:rPr>
                <w:bCs/>
                <w:sz w:val="24"/>
                <w:szCs w:val="24"/>
              </w:rPr>
              <w:t>е</w:t>
            </w:r>
            <w:r w:rsidRPr="00531099">
              <w:rPr>
                <w:bCs/>
                <w:sz w:val="24"/>
                <w:szCs w:val="24"/>
              </w:rPr>
              <w:t xml:space="preserve">роприятий </w:t>
            </w:r>
          </w:p>
        </w:tc>
        <w:tc>
          <w:tcPr>
            <w:tcW w:w="2126" w:type="dxa"/>
          </w:tcPr>
          <w:p w:rsidR="004853CB" w:rsidRPr="00531099" w:rsidRDefault="004853CB" w:rsidP="00F1168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1099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843" w:type="dxa"/>
          </w:tcPr>
          <w:p w:rsidR="004853CB" w:rsidRPr="00531099" w:rsidRDefault="004853CB" w:rsidP="0098284E">
            <w:pPr>
              <w:jc w:val="center"/>
              <w:rPr>
                <w:sz w:val="24"/>
                <w:szCs w:val="24"/>
              </w:rPr>
            </w:pPr>
            <w:r w:rsidRPr="00531099">
              <w:rPr>
                <w:sz w:val="24"/>
                <w:szCs w:val="24"/>
              </w:rPr>
              <w:t>0,12</w:t>
            </w:r>
          </w:p>
        </w:tc>
        <w:tc>
          <w:tcPr>
            <w:tcW w:w="1985" w:type="dxa"/>
          </w:tcPr>
          <w:p w:rsidR="004853CB" w:rsidRPr="00531099" w:rsidRDefault="004853CB" w:rsidP="0098284E">
            <w:pPr>
              <w:pStyle w:val="Header"/>
              <w:jc w:val="center"/>
              <w:rPr>
                <w:sz w:val="24"/>
                <w:szCs w:val="24"/>
              </w:rPr>
            </w:pPr>
            <w:r w:rsidRPr="00531099">
              <w:rPr>
                <w:sz w:val="24"/>
                <w:szCs w:val="24"/>
              </w:rPr>
              <w:t>Муниципал</w:t>
            </w:r>
            <w:r w:rsidRPr="00531099">
              <w:rPr>
                <w:sz w:val="24"/>
                <w:szCs w:val="24"/>
              </w:rPr>
              <w:t>ь</w:t>
            </w:r>
            <w:r w:rsidRPr="00531099">
              <w:rPr>
                <w:sz w:val="24"/>
                <w:szCs w:val="24"/>
              </w:rPr>
              <w:t>ное задание</w:t>
            </w:r>
          </w:p>
        </w:tc>
        <w:tc>
          <w:tcPr>
            <w:tcW w:w="850" w:type="dxa"/>
          </w:tcPr>
          <w:p w:rsidR="004853CB" w:rsidRPr="00531099" w:rsidRDefault="004853CB" w:rsidP="004B20A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1099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851" w:type="dxa"/>
          </w:tcPr>
          <w:p w:rsidR="004853CB" w:rsidRPr="00531099" w:rsidRDefault="004853CB" w:rsidP="008B4AD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1099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850" w:type="dxa"/>
          </w:tcPr>
          <w:p w:rsidR="004853CB" w:rsidRPr="00531099" w:rsidRDefault="004853CB" w:rsidP="009C4E5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1099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851" w:type="dxa"/>
          </w:tcPr>
          <w:p w:rsidR="004853CB" w:rsidRPr="00531099" w:rsidRDefault="004853CB" w:rsidP="009C4E5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1099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</w:tr>
    </w:tbl>
    <w:p w:rsidR="004853CB" w:rsidRPr="00531099" w:rsidRDefault="004853CB">
      <w:pPr>
        <w:rPr>
          <w:sz w:val="24"/>
          <w:szCs w:val="24"/>
        </w:rPr>
      </w:pPr>
    </w:p>
    <w:p w:rsidR="004853CB" w:rsidRPr="00531099" w:rsidRDefault="004853CB">
      <w:pPr>
        <w:rPr>
          <w:sz w:val="24"/>
          <w:szCs w:val="24"/>
        </w:rPr>
      </w:pPr>
      <w:r w:rsidRPr="00531099">
        <w:rPr>
          <w:sz w:val="24"/>
          <w:szCs w:val="24"/>
        </w:rPr>
        <w:br w:type="page"/>
      </w:r>
    </w:p>
    <w:tbl>
      <w:tblPr>
        <w:tblW w:w="0" w:type="auto"/>
        <w:tblInd w:w="-67" w:type="dxa"/>
        <w:tblLook w:val="00A0"/>
      </w:tblPr>
      <w:tblGrid>
        <w:gridCol w:w="8964"/>
        <w:gridCol w:w="5822"/>
      </w:tblGrid>
      <w:tr w:rsidR="004853CB" w:rsidRPr="00531099" w:rsidTr="007A0BC3">
        <w:tc>
          <w:tcPr>
            <w:tcW w:w="8964" w:type="dxa"/>
          </w:tcPr>
          <w:p w:rsidR="004853CB" w:rsidRPr="00531099" w:rsidRDefault="004853CB" w:rsidP="007A0BC3">
            <w:pPr>
              <w:autoSpaceDE w:val="0"/>
              <w:autoSpaceDN w:val="0"/>
              <w:jc w:val="right"/>
              <w:rPr>
                <w:sz w:val="24"/>
                <w:szCs w:val="24"/>
              </w:rPr>
            </w:pPr>
          </w:p>
        </w:tc>
        <w:tc>
          <w:tcPr>
            <w:tcW w:w="5822" w:type="dxa"/>
          </w:tcPr>
          <w:p w:rsidR="004853CB" w:rsidRPr="00531099" w:rsidRDefault="004853CB" w:rsidP="007A0BC3">
            <w:pPr>
              <w:autoSpaceDE w:val="0"/>
              <w:autoSpaceDN w:val="0"/>
              <w:ind w:left="-67" w:firstLine="67"/>
              <w:rPr>
                <w:sz w:val="24"/>
                <w:szCs w:val="24"/>
              </w:rPr>
            </w:pPr>
            <w:r w:rsidRPr="00531099">
              <w:rPr>
                <w:sz w:val="24"/>
                <w:szCs w:val="24"/>
              </w:rPr>
              <w:t>Приложение № 2</w:t>
            </w:r>
          </w:p>
          <w:p w:rsidR="004853CB" w:rsidRPr="00531099" w:rsidRDefault="004853CB" w:rsidP="007A0BC3">
            <w:pPr>
              <w:pStyle w:val="ConsPlusNormal"/>
              <w:widowControl/>
              <w:tabs>
                <w:tab w:val="left" w:pos="4503"/>
                <w:tab w:val="right" w:pos="15397"/>
              </w:tabs>
              <w:ind w:firstLine="0"/>
              <w:rPr>
                <w:sz w:val="24"/>
                <w:szCs w:val="24"/>
              </w:rPr>
            </w:pPr>
            <w:r w:rsidRPr="00531099">
              <w:rPr>
                <w:rFonts w:ascii="Times New Roman" w:hAnsi="Times New Roman" w:cs="Times New Roman"/>
                <w:sz w:val="24"/>
                <w:szCs w:val="24"/>
              </w:rPr>
              <w:t>к Паспорту муниципальной программы «Ра</w:t>
            </w:r>
            <w:r w:rsidRPr="00531099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531099">
              <w:rPr>
                <w:rFonts w:ascii="Times New Roman" w:hAnsi="Times New Roman" w:cs="Times New Roman"/>
                <w:sz w:val="24"/>
                <w:szCs w:val="24"/>
              </w:rPr>
              <w:t>вития культуры на территории Леонтьевского  сельсовета Тюхтетского района Красноярск</w:t>
            </w:r>
            <w:r w:rsidRPr="0053109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31099">
              <w:rPr>
                <w:rFonts w:ascii="Times New Roman" w:hAnsi="Times New Roman" w:cs="Times New Roman"/>
                <w:sz w:val="24"/>
                <w:szCs w:val="24"/>
              </w:rPr>
              <w:t>го края  на 2014-2016»</w:t>
            </w:r>
          </w:p>
        </w:tc>
      </w:tr>
    </w:tbl>
    <w:p w:rsidR="004853CB" w:rsidRPr="00531099" w:rsidRDefault="004853CB" w:rsidP="006B4E22">
      <w:pPr>
        <w:ind w:left="708"/>
        <w:jc w:val="center"/>
        <w:rPr>
          <w:sz w:val="24"/>
          <w:szCs w:val="24"/>
        </w:rPr>
      </w:pPr>
    </w:p>
    <w:p w:rsidR="004853CB" w:rsidRPr="00531099" w:rsidRDefault="004853CB" w:rsidP="006B4E22">
      <w:pPr>
        <w:jc w:val="center"/>
        <w:rPr>
          <w:sz w:val="24"/>
          <w:szCs w:val="24"/>
        </w:rPr>
      </w:pPr>
      <w:r w:rsidRPr="00531099">
        <w:rPr>
          <w:sz w:val="24"/>
          <w:szCs w:val="24"/>
        </w:rPr>
        <w:t>Целевые показатели на долгосрочный период</w:t>
      </w:r>
    </w:p>
    <w:tbl>
      <w:tblPr>
        <w:tblW w:w="15611" w:type="dxa"/>
        <w:jc w:val="center"/>
        <w:tblInd w:w="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77"/>
        <w:gridCol w:w="3713"/>
        <w:gridCol w:w="1032"/>
        <w:gridCol w:w="777"/>
        <w:gridCol w:w="776"/>
        <w:gridCol w:w="776"/>
        <w:gridCol w:w="776"/>
        <w:gridCol w:w="776"/>
        <w:gridCol w:w="776"/>
        <w:gridCol w:w="776"/>
        <w:gridCol w:w="776"/>
        <w:gridCol w:w="776"/>
        <w:gridCol w:w="776"/>
        <w:gridCol w:w="776"/>
        <w:gridCol w:w="776"/>
        <w:gridCol w:w="776"/>
      </w:tblGrid>
      <w:tr w:rsidR="004853CB" w:rsidRPr="00531099" w:rsidTr="00901F9C">
        <w:trPr>
          <w:jc w:val="center"/>
        </w:trPr>
        <w:tc>
          <w:tcPr>
            <w:tcW w:w="777" w:type="dxa"/>
            <w:vMerge w:val="restart"/>
          </w:tcPr>
          <w:p w:rsidR="004853CB" w:rsidRPr="00531099" w:rsidRDefault="004853CB" w:rsidP="00901F9C">
            <w:pPr>
              <w:jc w:val="center"/>
              <w:rPr>
                <w:sz w:val="24"/>
                <w:szCs w:val="24"/>
              </w:rPr>
            </w:pPr>
            <w:r w:rsidRPr="00531099">
              <w:rPr>
                <w:sz w:val="24"/>
                <w:szCs w:val="24"/>
              </w:rPr>
              <w:t>№ п/п</w:t>
            </w:r>
          </w:p>
        </w:tc>
        <w:tc>
          <w:tcPr>
            <w:tcW w:w="3713" w:type="dxa"/>
            <w:vMerge w:val="restart"/>
          </w:tcPr>
          <w:p w:rsidR="004853CB" w:rsidRPr="00531099" w:rsidRDefault="004853CB" w:rsidP="00901F9C">
            <w:pPr>
              <w:jc w:val="center"/>
              <w:rPr>
                <w:sz w:val="24"/>
                <w:szCs w:val="24"/>
              </w:rPr>
            </w:pPr>
            <w:r w:rsidRPr="00531099">
              <w:rPr>
                <w:sz w:val="24"/>
                <w:szCs w:val="24"/>
              </w:rPr>
              <w:t>Цель, целевые показатели</w:t>
            </w:r>
          </w:p>
        </w:tc>
        <w:tc>
          <w:tcPr>
            <w:tcW w:w="1032" w:type="dxa"/>
            <w:vMerge w:val="restart"/>
          </w:tcPr>
          <w:p w:rsidR="004853CB" w:rsidRPr="00531099" w:rsidRDefault="004853CB" w:rsidP="00901F9C">
            <w:pPr>
              <w:jc w:val="center"/>
              <w:rPr>
                <w:sz w:val="24"/>
                <w:szCs w:val="24"/>
              </w:rPr>
            </w:pPr>
            <w:r w:rsidRPr="00531099">
              <w:rPr>
                <w:sz w:val="24"/>
                <w:szCs w:val="24"/>
              </w:rPr>
              <w:t>Ед.</w:t>
            </w:r>
            <w:r w:rsidRPr="00531099">
              <w:rPr>
                <w:sz w:val="24"/>
                <w:szCs w:val="24"/>
              </w:rPr>
              <w:br/>
              <w:t>изм.</w:t>
            </w:r>
          </w:p>
        </w:tc>
        <w:tc>
          <w:tcPr>
            <w:tcW w:w="777" w:type="dxa"/>
            <w:vMerge w:val="restart"/>
          </w:tcPr>
          <w:p w:rsidR="004853CB" w:rsidRPr="00531099" w:rsidRDefault="004853CB" w:rsidP="00901F9C">
            <w:pPr>
              <w:jc w:val="center"/>
              <w:rPr>
                <w:sz w:val="24"/>
                <w:szCs w:val="24"/>
              </w:rPr>
            </w:pPr>
            <w:r w:rsidRPr="00531099">
              <w:rPr>
                <w:sz w:val="24"/>
                <w:szCs w:val="24"/>
              </w:rPr>
              <w:t>2012</w:t>
            </w:r>
          </w:p>
        </w:tc>
        <w:tc>
          <w:tcPr>
            <w:tcW w:w="776" w:type="dxa"/>
            <w:vMerge w:val="restart"/>
          </w:tcPr>
          <w:p w:rsidR="004853CB" w:rsidRPr="00531099" w:rsidRDefault="004853CB" w:rsidP="00901F9C">
            <w:pPr>
              <w:jc w:val="center"/>
              <w:rPr>
                <w:sz w:val="24"/>
                <w:szCs w:val="24"/>
              </w:rPr>
            </w:pPr>
            <w:r w:rsidRPr="00531099">
              <w:rPr>
                <w:sz w:val="24"/>
                <w:szCs w:val="24"/>
              </w:rPr>
              <w:t>2013</w:t>
            </w:r>
          </w:p>
        </w:tc>
        <w:tc>
          <w:tcPr>
            <w:tcW w:w="776" w:type="dxa"/>
            <w:vMerge w:val="restart"/>
          </w:tcPr>
          <w:p w:rsidR="004853CB" w:rsidRPr="00531099" w:rsidRDefault="004853CB" w:rsidP="00901F9C">
            <w:pPr>
              <w:jc w:val="center"/>
              <w:rPr>
                <w:sz w:val="24"/>
                <w:szCs w:val="24"/>
              </w:rPr>
            </w:pPr>
            <w:r w:rsidRPr="00531099">
              <w:rPr>
                <w:sz w:val="24"/>
                <w:szCs w:val="24"/>
              </w:rPr>
              <w:t>2014</w:t>
            </w:r>
          </w:p>
        </w:tc>
        <w:tc>
          <w:tcPr>
            <w:tcW w:w="1552" w:type="dxa"/>
            <w:gridSpan w:val="2"/>
          </w:tcPr>
          <w:p w:rsidR="004853CB" w:rsidRPr="00531099" w:rsidRDefault="004853CB" w:rsidP="00901F9C">
            <w:pPr>
              <w:jc w:val="center"/>
              <w:rPr>
                <w:sz w:val="24"/>
                <w:szCs w:val="24"/>
              </w:rPr>
            </w:pPr>
            <w:r w:rsidRPr="00531099">
              <w:rPr>
                <w:sz w:val="24"/>
                <w:szCs w:val="24"/>
              </w:rPr>
              <w:t>Плановый период</w:t>
            </w:r>
          </w:p>
        </w:tc>
        <w:tc>
          <w:tcPr>
            <w:tcW w:w="6208" w:type="dxa"/>
            <w:gridSpan w:val="8"/>
          </w:tcPr>
          <w:p w:rsidR="004853CB" w:rsidRPr="00531099" w:rsidRDefault="004853CB" w:rsidP="00901F9C">
            <w:pPr>
              <w:jc w:val="center"/>
              <w:rPr>
                <w:sz w:val="24"/>
                <w:szCs w:val="24"/>
              </w:rPr>
            </w:pPr>
            <w:r w:rsidRPr="00531099">
              <w:rPr>
                <w:sz w:val="24"/>
                <w:szCs w:val="24"/>
              </w:rPr>
              <w:t>Долгосрочный период по годам</w:t>
            </w:r>
          </w:p>
        </w:tc>
      </w:tr>
      <w:tr w:rsidR="004853CB" w:rsidRPr="00531099" w:rsidTr="00901F9C">
        <w:trPr>
          <w:jc w:val="center"/>
        </w:trPr>
        <w:tc>
          <w:tcPr>
            <w:tcW w:w="777" w:type="dxa"/>
            <w:vMerge/>
          </w:tcPr>
          <w:p w:rsidR="004853CB" w:rsidRPr="00531099" w:rsidRDefault="004853CB" w:rsidP="00901F9C">
            <w:pPr>
              <w:rPr>
                <w:sz w:val="24"/>
                <w:szCs w:val="24"/>
              </w:rPr>
            </w:pPr>
          </w:p>
        </w:tc>
        <w:tc>
          <w:tcPr>
            <w:tcW w:w="3713" w:type="dxa"/>
            <w:vMerge/>
          </w:tcPr>
          <w:p w:rsidR="004853CB" w:rsidRPr="00531099" w:rsidRDefault="004853CB" w:rsidP="00901F9C">
            <w:pPr>
              <w:rPr>
                <w:sz w:val="24"/>
                <w:szCs w:val="24"/>
              </w:rPr>
            </w:pPr>
          </w:p>
        </w:tc>
        <w:tc>
          <w:tcPr>
            <w:tcW w:w="1032" w:type="dxa"/>
            <w:vMerge/>
          </w:tcPr>
          <w:p w:rsidR="004853CB" w:rsidRPr="00531099" w:rsidRDefault="004853CB" w:rsidP="00901F9C">
            <w:pPr>
              <w:rPr>
                <w:sz w:val="24"/>
                <w:szCs w:val="24"/>
              </w:rPr>
            </w:pPr>
          </w:p>
        </w:tc>
        <w:tc>
          <w:tcPr>
            <w:tcW w:w="777" w:type="dxa"/>
            <w:vMerge/>
          </w:tcPr>
          <w:p w:rsidR="004853CB" w:rsidRPr="00531099" w:rsidRDefault="004853CB" w:rsidP="00901F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6" w:type="dxa"/>
            <w:vMerge/>
          </w:tcPr>
          <w:p w:rsidR="004853CB" w:rsidRPr="00531099" w:rsidRDefault="004853CB" w:rsidP="00901F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6" w:type="dxa"/>
            <w:vMerge/>
          </w:tcPr>
          <w:p w:rsidR="004853CB" w:rsidRPr="00531099" w:rsidRDefault="004853CB" w:rsidP="00901F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6" w:type="dxa"/>
          </w:tcPr>
          <w:p w:rsidR="004853CB" w:rsidRPr="00531099" w:rsidRDefault="004853CB" w:rsidP="00901F9C">
            <w:pPr>
              <w:jc w:val="center"/>
              <w:rPr>
                <w:sz w:val="24"/>
                <w:szCs w:val="24"/>
              </w:rPr>
            </w:pPr>
            <w:r w:rsidRPr="00531099">
              <w:rPr>
                <w:sz w:val="24"/>
                <w:szCs w:val="24"/>
              </w:rPr>
              <w:t>2015</w:t>
            </w:r>
          </w:p>
        </w:tc>
        <w:tc>
          <w:tcPr>
            <w:tcW w:w="776" w:type="dxa"/>
          </w:tcPr>
          <w:p w:rsidR="004853CB" w:rsidRPr="00531099" w:rsidRDefault="004853CB" w:rsidP="00901F9C">
            <w:pPr>
              <w:jc w:val="center"/>
              <w:rPr>
                <w:sz w:val="24"/>
                <w:szCs w:val="24"/>
              </w:rPr>
            </w:pPr>
            <w:r w:rsidRPr="00531099">
              <w:rPr>
                <w:sz w:val="24"/>
                <w:szCs w:val="24"/>
              </w:rPr>
              <w:t>2016</w:t>
            </w:r>
          </w:p>
        </w:tc>
        <w:tc>
          <w:tcPr>
            <w:tcW w:w="776" w:type="dxa"/>
          </w:tcPr>
          <w:p w:rsidR="004853CB" w:rsidRPr="00531099" w:rsidRDefault="004853CB" w:rsidP="00901F9C">
            <w:pPr>
              <w:jc w:val="center"/>
              <w:rPr>
                <w:sz w:val="24"/>
                <w:szCs w:val="24"/>
              </w:rPr>
            </w:pPr>
            <w:r w:rsidRPr="00531099">
              <w:rPr>
                <w:sz w:val="24"/>
                <w:szCs w:val="24"/>
              </w:rPr>
              <w:t>2017</w:t>
            </w:r>
          </w:p>
        </w:tc>
        <w:tc>
          <w:tcPr>
            <w:tcW w:w="776" w:type="dxa"/>
          </w:tcPr>
          <w:p w:rsidR="004853CB" w:rsidRPr="00531099" w:rsidRDefault="004853CB" w:rsidP="00901F9C">
            <w:pPr>
              <w:jc w:val="center"/>
              <w:rPr>
                <w:sz w:val="24"/>
                <w:szCs w:val="24"/>
              </w:rPr>
            </w:pPr>
            <w:r w:rsidRPr="00531099">
              <w:rPr>
                <w:sz w:val="24"/>
                <w:szCs w:val="24"/>
              </w:rPr>
              <w:t>2018</w:t>
            </w:r>
          </w:p>
        </w:tc>
        <w:tc>
          <w:tcPr>
            <w:tcW w:w="776" w:type="dxa"/>
          </w:tcPr>
          <w:p w:rsidR="004853CB" w:rsidRPr="00531099" w:rsidRDefault="004853CB" w:rsidP="00901F9C">
            <w:pPr>
              <w:jc w:val="center"/>
              <w:rPr>
                <w:sz w:val="24"/>
                <w:szCs w:val="24"/>
              </w:rPr>
            </w:pPr>
            <w:r w:rsidRPr="00531099">
              <w:rPr>
                <w:sz w:val="24"/>
                <w:szCs w:val="24"/>
              </w:rPr>
              <w:t>2019</w:t>
            </w:r>
          </w:p>
        </w:tc>
        <w:tc>
          <w:tcPr>
            <w:tcW w:w="776" w:type="dxa"/>
          </w:tcPr>
          <w:p w:rsidR="004853CB" w:rsidRPr="00531099" w:rsidRDefault="004853CB" w:rsidP="00901F9C">
            <w:pPr>
              <w:jc w:val="center"/>
              <w:rPr>
                <w:sz w:val="24"/>
                <w:szCs w:val="24"/>
              </w:rPr>
            </w:pPr>
            <w:r w:rsidRPr="00531099">
              <w:rPr>
                <w:sz w:val="24"/>
                <w:szCs w:val="24"/>
              </w:rPr>
              <w:t>2020</w:t>
            </w:r>
          </w:p>
        </w:tc>
        <w:tc>
          <w:tcPr>
            <w:tcW w:w="776" w:type="dxa"/>
          </w:tcPr>
          <w:p w:rsidR="004853CB" w:rsidRPr="00531099" w:rsidRDefault="004853CB" w:rsidP="00901F9C">
            <w:pPr>
              <w:jc w:val="center"/>
              <w:rPr>
                <w:sz w:val="24"/>
                <w:szCs w:val="24"/>
              </w:rPr>
            </w:pPr>
            <w:r w:rsidRPr="00531099">
              <w:rPr>
                <w:sz w:val="24"/>
                <w:szCs w:val="24"/>
              </w:rPr>
              <w:t>2021</w:t>
            </w:r>
          </w:p>
        </w:tc>
        <w:tc>
          <w:tcPr>
            <w:tcW w:w="776" w:type="dxa"/>
          </w:tcPr>
          <w:p w:rsidR="004853CB" w:rsidRPr="00531099" w:rsidRDefault="004853CB" w:rsidP="00901F9C">
            <w:pPr>
              <w:jc w:val="center"/>
              <w:rPr>
                <w:sz w:val="24"/>
                <w:szCs w:val="24"/>
              </w:rPr>
            </w:pPr>
            <w:r w:rsidRPr="00531099">
              <w:rPr>
                <w:sz w:val="24"/>
                <w:szCs w:val="24"/>
              </w:rPr>
              <w:t>2022</w:t>
            </w:r>
          </w:p>
        </w:tc>
        <w:tc>
          <w:tcPr>
            <w:tcW w:w="776" w:type="dxa"/>
          </w:tcPr>
          <w:p w:rsidR="004853CB" w:rsidRPr="00531099" w:rsidRDefault="004853CB" w:rsidP="00901F9C">
            <w:pPr>
              <w:jc w:val="center"/>
              <w:rPr>
                <w:sz w:val="24"/>
                <w:szCs w:val="24"/>
              </w:rPr>
            </w:pPr>
            <w:r w:rsidRPr="00531099">
              <w:rPr>
                <w:sz w:val="24"/>
                <w:szCs w:val="24"/>
              </w:rPr>
              <w:t>2023</w:t>
            </w:r>
          </w:p>
        </w:tc>
        <w:tc>
          <w:tcPr>
            <w:tcW w:w="776" w:type="dxa"/>
          </w:tcPr>
          <w:p w:rsidR="004853CB" w:rsidRPr="00531099" w:rsidRDefault="004853CB" w:rsidP="00901F9C">
            <w:pPr>
              <w:jc w:val="center"/>
              <w:rPr>
                <w:sz w:val="24"/>
                <w:szCs w:val="24"/>
              </w:rPr>
            </w:pPr>
            <w:r w:rsidRPr="00531099">
              <w:rPr>
                <w:sz w:val="24"/>
                <w:szCs w:val="24"/>
              </w:rPr>
              <w:t>2024</w:t>
            </w:r>
          </w:p>
        </w:tc>
      </w:tr>
      <w:tr w:rsidR="004853CB" w:rsidRPr="00531099" w:rsidTr="00901F9C">
        <w:trPr>
          <w:jc w:val="center"/>
        </w:trPr>
        <w:tc>
          <w:tcPr>
            <w:tcW w:w="777" w:type="dxa"/>
          </w:tcPr>
          <w:p w:rsidR="004853CB" w:rsidRPr="00531099" w:rsidRDefault="004853CB" w:rsidP="00901F9C">
            <w:pPr>
              <w:rPr>
                <w:sz w:val="24"/>
                <w:szCs w:val="24"/>
              </w:rPr>
            </w:pPr>
            <w:r w:rsidRPr="00531099">
              <w:rPr>
                <w:sz w:val="24"/>
                <w:szCs w:val="24"/>
              </w:rPr>
              <w:t>1</w:t>
            </w:r>
          </w:p>
        </w:tc>
        <w:tc>
          <w:tcPr>
            <w:tcW w:w="14834" w:type="dxa"/>
            <w:gridSpan w:val="15"/>
          </w:tcPr>
          <w:p w:rsidR="004853CB" w:rsidRPr="00531099" w:rsidRDefault="004853CB" w:rsidP="004B1618">
            <w:pPr>
              <w:jc w:val="both"/>
              <w:rPr>
                <w:sz w:val="24"/>
                <w:szCs w:val="24"/>
              </w:rPr>
            </w:pPr>
            <w:r w:rsidRPr="00531099">
              <w:rPr>
                <w:sz w:val="24"/>
                <w:szCs w:val="24"/>
              </w:rPr>
              <w:t>Цель: создание условий для развития и реализации культурного и духовного потенциала населения Леонтьевского  сел</w:t>
            </w:r>
            <w:r w:rsidRPr="00531099">
              <w:rPr>
                <w:sz w:val="24"/>
                <w:szCs w:val="24"/>
              </w:rPr>
              <w:t>ь</w:t>
            </w:r>
            <w:r w:rsidRPr="00531099">
              <w:rPr>
                <w:sz w:val="24"/>
                <w:szCs w:val="24"/>
              </w:rPr>
              <w:t>совета</w:t>
            </w:r>
          </w:p>
        </w:tc>
      </w:tr>
      <w:tr w:rsidR="004853CB" w:rsidRPr="00531099" w:rsidTr="00901F9C">
        <w:trPr>
          <w:jc w:val="center"/>
        </w:trPr>
        <w:tc>
          <w:tcPr>
            <w:tcW w:w="777" w:type="dxa"/>
          </w:tcPr>
          <w:p w:rsidR="004853CB" w:rsidRPr="00531099" w:rsidRDefault="004853CB" w:rsidP="004B161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531099">
              <w:rPr>
                <w:rFonts w:ascii="Times New Roman" w:hAnsi="Times New Roman"/>
                <w:sz w:val="24"/>
                <w:szCs w:val="24"/>
              </w:rPr>
              <w:t>1.1.1</w:t>
            </w:r>
          </w:p>
        </w:tc>
        <w:tc>
          <w:tcPr>
            <w:tcW w:w="3713" w:type="dxa"/>
          </w:tcPr>
          <w:p w:rsidR="004853CB" w:rsidRPr="00531099" w:rsidRDefault="004853CB" w:rsidP="00901F9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1099">
              <w:rPr>
                <w:rFonts w:ascii="Times New Roman" w:hAnsi="Times New Roman" w:cs="Times New Roman"/>
                <w:sz w:val="24"/>
                <w:szCs w:val="24"/>
              </w:rPr>
              <w:t>Процент потребителей, удовл</w:t>
            </w:r>
            <w:r w:rsidRPr="0053109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31099">
              <w:rPr>
                <w:rFonts w:ascii="Times New Roman" w:hAnsi="Times New Roman" w:cs="Times New Roman"/>
                <w:sz w:val="24"/>
                <w:szCs w:val="24"/>
              </w:rPr>
              <w:t>творенных качеством и досту</w:t>
            </w:r>
            <w:r w:rsidRPr="0053109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31099">
              <w:rPr>
                <w:rFonts w:ascii="Times New Roman" w:hAnsi="Times New Roman" w:cs="Times New Roman"/>
                <w:sz w:val="24"/>
                <w:szCs w:val="24"/>
              </w:rPr>
              <w:t>ностью услуг СДК</w:t>
            </w:r>
          </w:p>
          <w:p w:rsidR="004853CB" w:rsidRPr="00531099" w:rsidRDefault="004853CB" w:rsidP="00901F9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1099">
              <w:rPr>
                <w:rFonts w:ascii="Times New Roman" w:hAnsi="Times New Roman" w:cs="Times New Roman"/>
                <w:sz w:val="24"/>
                <w:szCs w:val="24"/>
              </w:rPr>
              <w:t>(Оу/О*100, где Оу – число опр</w:t>
            </w:r>
            <w:r w:rsidRPr="0053109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31099">
              <w:rPr>
                <w:rFonts w:ascii="Times New Roman" w:hAnsi="Times New Roman" w:cs="Times New Roman"/>
                <w:sz w:val="24"/>
                <w:szCs w:val="24"/>
              </w:rPr>
              <w:t>шенных, удовлетворенных кач</w:t>
            </w:r>
            <w:r w:rsidRPr="0053109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31099">
              <w:rPr>
                <w:rFonts w:ascii="Times New Roman" w:hAnsi="Times New Roman" w:cs="Times New Roman"/>
                <w:sz w:val="24"/>
                <w:szCs w:val="24"/>
              </w:rPr>
              <w:t>ством и доступн</w:t>
            </w:r>
            <w:r w:rsidRPr="0053109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31099">
              <w:rPr>
                <w:rFonts w:ascii="Times New Roman" w:hAnsi="Times New Roman" w:cs="Times New Roman"/>
                <w:sz w:val="24"/>
                <w:szCs w:val="24"/>
              </w:rPr>
              <w:t>стью, О – общее число о</w:t>
            </w:r>
            <w:r w:rsidRPr="0053109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31099">
              <w:rPr>
                <w:rFonts w:ascii="Times New Roman" w:hAnsi="Times New Roman" w:cs="Times New Roman"/>
                <w:sz w:val="24"/>
                <w:szCs w:val="24"/>
              </w:rPr>
              <w:t>рошенных)</w:t>
            </w:r>
          </w:p>
        </w:tc>
        <w:tc>
          <w:tcPr>
            <w:tcW w:w="1032" w:type="dxa"/>
          </w:tcPr>
          <w:p w:rsidR="004853CB" w:rsidRPr="00531099" w:rsidRDefault="004853CB" w:rsidP="00901F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1099">
              <w:rPr>
                <w:rFonts w:ascii="Times New Roman" w:hAnsi="Times New Roman" w:cs="Times New Roman"/>
                <w:sz w:val="24"/>
                <w:szCs w:val="24"/>
              </w:rPr>
              <w:t xml:space="preserve">% </w:t>
            </w:r>
          </w:p>
        </w:tc>
        <w:tc>
          <w:tcPr>
            <w:tcW w:w="777" w:type="dxa"/>
          </w:tcPr>
          <w:p w:rsidR="004853CB" w:rsidRPr="00531099" w:rsidRDefault="004853CB" w:rsidP="00901F9C">
            <w:pPr>
              <w:jc w:val="center"/>
              <w:rPr>
                <w:sz w:val="24"/>
                <w:szCs w:val="24"/>
              </w:rPr>
            </w:pPr>
            <w:r w:rsidRPr="00531099">
              <w:rPr>
                <w:sz w:val="24"/>
                <w:szCs w:val="24"/>
              </w:rPr>
              <w:t>85,0</w:t>
            </w:r>
          </w:p>
        </w:tc>
        <w:tc>
          <w:tcPr>
            <w:tcW w:w="776" w:type="dxa"/>
          </w:tcPr>
          <w:p w:rsidR="004853CB" w:rsidRPr="00531099" w:rsidRDefault="004853CB" w:rsidP="00901F9C">
            <w:pPr>
              <w:jc w:val="center"/>
              <w:rPr>
                <w:sz w:val="24"/>
                <w:szCs w:val="24"/>
              </w:rPr>
            </w:pPr>
            <w:r w:rsidRPr="00531099">
              <w:rPr>
                <w:sz w:val="24"/>
                <w:szCs w:val="24"/>
              </w:rPr>
              <w:t>85,0</w:t>
            </w:r>
          </w:p>
        </w:tc>
        <w:tc>
          <w:tcPr>
            <w:tcW w:w="776" w:type="dxa"/>
          </w:tcPr>
          <w:p w:rsidR="004853CB" w:rsidRPr="00531099" w:rsidRDefault="004853CB" w:rsidP="00901F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1099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776" w:type="dxa"/>
          </w:tcPr>
          <w:p w:rsidR="004853CB" w:rsidRPr="00531099" w:rsidRDefault="004853CB" w:rsidP="00901F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1099">
              <w:rPr>
                <w:rFonts w:ascii="Times New Roman" w:hAnsi="Times New Roman" w:cs="Times New Roman"/>
                <w:sz w:val="24"/>
                <w:szCs w:val="24"/>
              </w:rPr>
              <w:t>95,0</w:t>
            </w:r>
          </w:p>
        </w:tc>
        <w:tc>
          <w:tcPr>
            <w:tcW w:w="776" w:type="dxa"/>
          </w:tcPr>
          <w:p w:rsidR="004853CB" w:rsidRPr="00531099" w:rsidRDefault="004853CB" w:rsidP="00901F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1099">
              <w:rPr>
                <w:rFonts w:ascii="Times New Roman" w:hAnsi="Times New Roman" w:cs="Times New Roman"/>
                <w:sz w:val="24"/>
                <w:szCs w:val="24"/>
              </w:rPr>
              <w:t>95,0</w:t>
            </w:r>
          </w:p>
        </w:tc>
        <w:tc>
          <w:tcPr>
            <w:tcW w:w="776" w:type="dxa"/>
          </w:tcPr>
          <w:p w:rsidR="004853CB" w:rsidRPr="00531099" w:rsidRDefault="004853CB" w:rsidP="00901F9C">
            <w:pPr>
              <w:jc w:val="center"/>
              <w:rPr>
                <w:sz w:val="24"/>
                <w:szCs w:val="24"/>
              </w:rPr>
            </w:pPr>
            <w:r w:rsidRPr="00531099">
              <w:rPr>
                <w:sz w:val="24"/>
                <w:szCs w:val="24"/>
              </w:rPr>
              <w:t>95,0</w:t>
            </w:r>
          </w:p>
        </w:tc>
        <w:tc>
          <w:tcPr>
            <w:tcW w:w="776" w:type="dxa"/>
          </w:tcPr>
          <w:p w:rsidR="004853CB" w:rsidRPr="00531099" w:rsidRDefault="004853CB" w:rsidP="00901F9C">
            <w:pPr>
              <w:rPr>
                <w:sz w:val="24"/>
                <w:szCs w:val="24"/>
              </w:rPr>
            </w:pPr>
            <w:r w:rsidRPr="00531099">
              <w:rPr>
                <w:sz w:val="24"/>
                <w:szCs w:val="24"/>
              </w:rPr>
              <w:t>95,0</w:t>
            </w:r>
          </w:p>
        </w:tc>
        <w:tc>
          <w:tcPr>
            <w:tcW w:w="776" w:type="dxa"/>
          </w:tcPr>
          <w:p w:rsidR="004853CB" w:rsidRPr="00531099" w:rsidRDefault="004853CB" w:rsidP="00901F9C">
            <w:pPr>
              <w:jc w:val="center"/>
              <w:rPr>
                <w:sz w:val="24"/>
                <w:szCs w:val="24"/>
              </w:rPr>
            </w:pPr>
            <w:r w:rsidRPr="00531099">
              <w:rPr>
                <w:sz w:val="24"/>
                <w:szCs w:val="24"/>
              </w:rPr>
              <w:t>95,0</w:t>
            </w:r>
          </w:p>
        </w:tc>
        <w:tc>
          <w:tcPr>
            <w:tcW w:w="776" w:type="dxa"/>
          </w:tcPr>
          <w:p w:rsidR="004853CB" w:rsidRPr="00531099" w:rsidRDefault="004853CB" w:rsidP="00901F9C">
            <w:pPr>
              <w:jc w:val="center"/>
              <w:rPr>
                <w:sz w:val="24"/>
                <w:szCs w:val="24"/>
              </w:rPr>
            </w:pPr>
            <w:r w:rsidRPr="00531099">
              <w:rPr>
                <w:sz w:val="24"/>
                <w:szCs w:val="24"/>
              </w:rPr>
              <w:t>95,0</w:t>
            </w:r>
          </w:p>
        </w:tc>
        <w:tc>
          <w:tcPr>
            <w:tcW w:w="776" w:type="dxa"/>
          </w:tcPr>
          <w:p w:rsidR="004853CB" w:rsidRPr="00531099" w:rsidRDefault="004853CB" w:rsidP="00901F9C">
            <w:pPr>
              <w:jc w:val="center"/>
              <w:rPr>
                <w:sz w:val="24"/>
                <w:szCs w:val="24"/>
              </w:rPr>
            </w:pPr>
            <w:r w:rsidRPr="00531099">
              <w:rPr>
                <w:sz w:val="24"/>
                <w:szCs w:val="24"/>
              </w:rPr>
              <w:t>95,0</w:t>
            </w:r>
          </w:p>
        </w:tc>
        <w:tc>
          <w:tcPr>
            <w:tcW w:w="776" w:type="dxa"/>
          </w:tcPr>
          <w:p w:rsidR="004853CB" w:rsidRPr="00531099" w:rsidRDefault="004853CB" w:rsidP="00901F9C">
            <w:pPr>
              <w:jc w:val="center"/>
              <w:rPr>
                <w:sz w:val="24"/>
                <w:szCs w:val="24"/>
              </w:rPr>
            </w:pPr>
            <w:r w:rsidRPr="00531099">
              <w:rPr>
                <w:sz w:val="24"/>
                <w:szCs w:val="24"/>
              </w:rPr>
              <w:t>95,0</w:t>
            </w:r>
          </w:p>
        </w:tc>
        <w:tc>
          <w:tcPr>
            <w:tcW w:w="776" w:type="dxa"/>
          </w:tcPr>
          <w:p w:rsidR="004853CB" w:rsidRPr="00531099" w:rsidRDefault="004853CB" w:rsidP="00901F9C">
            <w:pPr>
              <w:jc w:val="center"/>
              <w:rPr>
                <w:sz w:val="24"/>
                <w:szCs w:val="24"/>
              </w:rPr>
            </w:pPr>
            <w:r w:rsidRPr="00531099">
              <w:rPr>
                <w:sz w:val="24"/>
                <w:szCs w:val="24"/>
              </w:rPr>
              <w:t>95,0</w:t>
            </w:r>
          </w:p>
        </w:tc>
        <w:tc>
          <w:tcPr>
            <w:tcW w:w="776" w:type="dxa"/>
          </w:tcPr>
          <w:p w:rsidR="004853CB" w:rsidRPr="00531099" w:rsidRDefault="004853CB" w:rsidP="00901F9C">
            <w:pPr>
              <w:jc w:val="center"/>
              <w:rPr>
                <w:sz w:val="24"/>
                <w:szCs w:val="24"/>
              </w:rPr>
            </w:pPr>
            <w:r w:rsidRPr="00531099">
              <w:rPr>
                <w:sz w:val="24"/>
                <w:szCs w:val="24"/>
              </w:rPr>
              <w:t>95,0</w:t>
            </w:r>
          </w:p>
        </w:tc>
      </w:tr>
    </w:tbl>
    <w:p w:rsidR="004853CB" w:rsidRPr="00531099" w:rsidRDefault="004853CB" w:rsidP="006B4E22">
      <w:pPr>
        <w:rPr>
          <w:sz w:val="24"/>
          <w:szCs w:val="24"/>
        </w:rPr>
      </w:pPr>
    </w:p>
    <w:p w:rsidR="004853CB" w:rsidRPr="00531099" w:rsidRDefault="004853CB" w:rsidP="006B4E22">
      <w:pPr>
        <w:rPr>
          <w:sz w:val="24"/>
          <w:szCs w:val="24"/>
        </w:rPr>
      </w:pPr>
    </w:p>
    <w:p w:rsidR="004853CB" w:rsidRPr="00531099" w:rsidRDefault="004853CB" w:rsidP="006B4E22">
      <w:pPr>
        <w:rPr>
          <w:sz w:val="24"/>
          <w:szCs w:val="24"/>
        </w:rPr>
      </w:pPr>
    </w:p>
    <w:p w:rsidR="004853CB" w:rsidRPr="00531099" w:rsidRDefault="004853CB" w:rsidP="006B4E22">
      <w:pPr>
        <w:rPr>
          <w:sz w:val="24"/>
          <w:szCs w:val="24"/>
        </w:rPr>
      </w:pPr>
    </w:p>
    <w:p w:rsidR="004853CB" w:rsidRPr="00531099" w:rsidRDefault="004853CB" w:rsidP="006B4E22">
      <w:pPr>
        <w:rPr>
          <w:sz w:val="24"/>
          <w:szCs w:val="24"/>
        </w:rPr>
      </w:pPr>
    </w:p>
    <w:p w:rsidR="004853CB" w:rsidRPr="00531099" w:rsidRDefault="004853CB" w:rsidP="006B4E22">
      <w:pPr>
        <w:rPr>
          <w:sz w:val="24"/>
          <w:szCs w:val="24"/>
        </w:rPr>
      </w:pPr>
    </w:p>
    <w:p w:rsidR="004853CB" w:rsidRPr="00531099" w:rsidRDefault="004853CB" w:rsidP="006B4E22">
      <w:pPr>
        <w:rPr>
          <w:sz w:val="24"/>
          <w:szCs w:val="24"/>
        </w:rPr>
      </w:pPr>
    </w:p>
    <w:p w:rsidR="004853CB" w:rsidRDefault="004853CB" w:rsidP="006B4E22">
      <w:pPr>
        <w:rPr>
          <w:sz w:val="24"/>
          <w:szCs w:val="24"/>
        </w:rPr>
      </w:pPr>
    </w:p>
    <w:p w:rsidR="004853CB" w:rsidRDefault="004853CB" w:rsidP="006B4E22">
      <w:pPr>
        <w:rPr>
          <w:sz w:val="24"/>
          <w:szCs w:val="24"/>
        </w:rPr>
      </w:pPr>
    </w:p>
    <w:p w:rsidR="004853CB" w:rsidRDefault="004853CB" w:rsidP="006B4E22">
      <w:pPr>
        <w:rPr>
          <w:sz w:val="24"/>
          <w:szCs w:val="24"/>
        </w:rPr>
      </w:pPr>
    </w:p>
    <w:p w:rsidR="004853CB" w:rsidRDefault="004853CB" w:rsidP="006B4E22">
      <w:pPr>
        <w:rPr>
          <w:sz w:val="24"/>
          <w:szCs w:val="24"/>
        </w:rPr>
      </w:pPr>
    </w:p>
    <w:p w:rsidR="004853CB" w:rsidRPr="00531099" w:rsidRDefault="004853CB" w:rsidP="006B4E22">
      <w:pPr>
        <w:rPr>
          <w:sz w:val="24"/>
          <w:szCs w:val="24"/>
        </w:rPr>
      </w:pPr>
    </w:p>
    <w:p w:rsidR="004853CB" w:rsidRPr="00531099" w:rsidRDefault="004853CB" w:rsidP="006B4E22">
      <w:pPr>
        <w:rPr>
          <w:sz w:val="24"/>
          <w:szCs w:val="24"/>
        </w:rPr>
      </w:pPr>
    </w:p>
    <w:tbl>
      <w:tblPr>
        <w:tblW w:w="0" w:type="auto"/>
        <w:tblInd w:w="69" w:type="dxa"/>
        <w:tblLook w:val="0000"/>
      </w:tblPr>
      <w:tblGrid>
        <w:gridCol w:w="8911"/>
        <w:gridCol w:w="5806"/>
      </w:tblGrid>
      <w:tr w:rsidR="004853CB" w:rsidRPr="00531099" w:rsidTr="00901F9C">
        <w:trPr>
          <w:trHeight w:val="1290"/>
        </w:trPr>
        <w:tc>
          <w:tcPr>
            <w:tcW w:w="8970" w:type="dxa"/>
          </w:tcPr>
          <w:p w:rsidR="004853CB" w:rsidRPr="00531099" w:rsidRDefault="004853CB" w:rsidP="00901F9C">
            <w:pPr>
              <w:pStyle w:val="ConsPlusNormal"/>
              <w:ind w:left="39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53CB" w:rsidRDefault="004853CB" w:rsidP="00901F9C">
            <w:pPr>
              <w:autoSpaceDE w:val="0"/>
              <w:autoSpaceDN w:val="0"/>
              <w:adjustRightInd w:val="0"/>
              <w:ind w:left="39"/>
              <w:rPr>
                <w:sz w:val="24"/>
                <w:szCs w:val="24"/>
              </w:rPr>
            </w:pPr>
          </w:p>
          <w:p w:rsidR="004853CB" w:rsidRPr="00531099" w:rsidRDefault="004853CB" w:rsidP="00901F9C">
            <w:pPr>
              <w:autoSpaceDE w:val="0"/>
              <w:autoSpaceDN w:val="0"/>
              <w:adjustRightInd w:val="0"/>
              <w:ind w:left="39"/>
              <w:rPr>
                <w:sz w:val="24"/>
                <w:szCs w:val="24"/>
              </w:rPr>
            </w:pPr>
          </w:p>
          <w:p w:rsidR="004853CB" w:rsidRPr="00531099" w:rsidRDefault="004853CB" w:rsidP="00901F9C">
            <w:pPr>
              <w:autoSpaceDE w:val="0"/>
              <w:autoSpaceDN w:val="0"/>
              <w:adjustRightInd w:val="0"/>
              <w:ind w:left="39"/>
              <w:rPr>
                <w:sz w:val="24"/>
                <w:szCs w:val="24"/>
              </w:rPr>
            </w:pPr>
          </w:p>
          <w:p w:rsidR="004853CB" w:rsidRPr="00531099" w:rsidRDefault="004853CB" w:rsidP="00901F9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835" w:type="dxa"/>
          </w:tcPr>
          <w:p w:rsidR="004853CB" w:rsidRPr="00531099" w:rsidRDefault="004853CB" w:rsidP="00901F9C">
            <w:pPr>
              <w:autoSpaceDE w:val="0"/>
              <w:autoSpaceDN w:val="0"/>
              <w:rPr>
                <w:sz w:val="24"/>
                <w:szCs w:val="24"/>
              </w:rPr>
            </w:pPr>
            <w:r w:rsidRPr="00531099">
              <w:rPr>
                <w:sz w:val="24"/>
                <w:szCs w:val="24"/>
              </w:rPr>
              <w:t>Приложение № 3</w:t>
            </w:r>
          </w:p>
          <w:p w:rsidR="004853CB" w:rsidRPr="00531099" w:rsidRDefault="004853CB" w:rsidP="00901F9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31099">
              <w:rPr>
                <w:sz w:val="24"/>
                <w:szCs w:val="24"/>
              </w:rPr>
              <w:t>к Паспорту муниципальной программы «Ра</w:t>
            </w:r>
            <w:r w:rsidRPr="00531099">
              <w:rPr>
                <w:sz w:val="24"/>
                <w:szCs w:val="24"/>
              </w:rPr>
              <w:t>з</w:t>
            </w:r>
            <w:r w:rsidRPr="00531099">
              <w:rPr>
                <w:sz w:val="24"/>
                <w:szCs w:val="24"/>
              </w:rPr>
              <w:t>вития культуры на территории Леонтьевского  сельсовета Тюхтетского района Красноярск</w:t>
            </w:r>
            <w:r w:rsidRPr="00531099">
              <w:rPr>
                <w:sz w:val="24"/>
                <w:szCs w:val="24"/>
              </w:rPr>
              <w:t>о</w:t>
            </w:r>
            <w:r w:rsidRPr="00531099">
              <w:rPr>
                <w:sz w:val="24"/>
                <w:szCs w:val="24"/>
              </w:rPr>
              <w:t>го края  на 2014-2016»</w:t>
            </w:r>
          </w:p>
          <w:p w:rsidR="004853CB" w:rsidRPr="00531099" w:rsidRDefault="004853CB" w:rsidP="00901F9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</w:tbl>
    <w:p w:rsidR="004853CB" w:rsidRPr="00531099" w:rsidRDefault="004853CB" w:rsidP="006B4E22">
      <w:pPr>
        <w:jc w:val="center"/>
        <w:rPr>
          <w:sz w:val="24"/>
          <w:szCs w:val="24"/>
        </w:rPr>
      </w:pPr>
      <w:r w:rsidRPr="00531099">
        <w:rPr>
          <w:sz w:val="24"/>
          <w:szCs w:val="24"/>
        </w:rPr>
        <w:t xml:space="preserve">Распределение планируемых расходов по мероприятиям и подпрограммам муниципальной программы </w:t>
      </w:r>
    </w:p>
    <w:p w:rsidR="004853CB" w:rsidRPr="00531099" w:rsidRDefault="004853CB" w:rsidP="006B4E22">
      <w:pPr>
        <w:jc w:val="center"/>
        <w:rPr>
          <w:sz w:val="24"/>
          <w:szCs w:val="24"/>
        </w:rPr>
      </w:pPr>
    </w:p>
    <w:tbl>
      <w:tblPr>
        <w:tblW w:w="1545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268"/>
        <w:gridCol w:w="2410"/>
        <w:gridCol w:w="2268"/>
        <w:gridCol w:w="992"/>
        <w:gridCol w:w="709"/>
        <w:gridCol w:w="992"/>
        <w:gridCol w:w="567"/>
        <w:gridCol w:w="1276"/>
        <w:gridCol w:w="1276"/>
        <w:gridCol w:w="1417"/>
        <w:gridCol w:w="1276"/>
      </w:tblGrid>
      <w:tr w:rsidR="004853CB" w:rsidRPr="00531099" w:rsidTr="00901F9C">
        <w:trPr>
          <w:trHeight w:val="675"/>
        </w:trPr>
        <w:tc>
          <w:tcPr>
            <w:tcW w:w="2268" w:type="dxa"/>
            <w:vMerge w:val="restart"/>
            <w:vAlign w:val="center"/>
          </w:tcPr>
          <w:p w:rsidR="004853CB" w:rsidRPr="00531099" w:rsidRDefault="004853CB" w:rsidP="00901F9C">
            <w:pPr>
              <w:jc w:val="center"/>
              <w:rPr>
                <w:sz w:val="24"/>
                <w:szCs w:val="24"/>
              </w:rPr>
            </w:pPr>
            <w:r w:rsidRPr="00531099">
              <w:rPr>
                <w:sz w:val="24"/>
                <w:szCs w:val="24"/>
              </w:rPr>
              <w:t>Статус (муниц</w:t>
            </w:r>
            <w:r w:rsidRPr="00531099">
              <w:rPr>
                <w:sz w:val="24"/>
                <w:szCs w:val="24"/>
              </w:rPr>
              <w:t>и</w:t>
            </w:r>
            <w:r w:rsidRPr="00531099">
              <w:rPr>
                <w:sz w:val="24"/>
                <w:szCs w:val="24"/>
              </w:rPr>
              <w:t>пальная пр</w:t>
            </w:r>
            <w:r w:rsidRPr="00531099">
              <w:rPr>
                <w:sz w:val="24"/>
                <w:szCs w:val="24"/>
              </w:rPr>
              <w:t>о</w:t>
            </w:r>
            <w:r w:rsidRPr="00531099">
              <w:rPr>
                <w:sz w:val="24"/>
                <w:szCs w:val="24"/>
              </w:rPr>
              <w:t>грамма, подпр</w:t>
            </w:r>
            <w:r w:rsidRPr="00531099">
              <w:rPr>
                <w:sz w:val="24"/>
                <w:szCs w:val="24"/>
              </w:rPr>
              <w:t>о</w:t>
            </w:r>
            <w:r w:rsidRPr="00531099">
              <w:rPr>
                <w:sz w:val="24"/>
                <w:szCs w:val="24"/>
              </w:rPr>
              <w:t>грамма)</w:t>
            </w:r>
          </w:p>
        </w:tc>
        <w:tc>
          <w:tcPr>
            <w:tcW w:w="2410" w:type="dxa"/>
            <w:vMerge w:val="restart"/>
            <w:vAlign w:val="center"/>
          </w:tcPr>
          <w:p w:rsidR="004853CB" w:rsidRPr="00531099" w:rsidRDefault="004853CB" w:rsidP="00901F9C">
            <w:pPr>
              <w:jc w:val="center"/>
              <w:rPr>
                <w:sz w:val="24"/>
                <w:szCs w:val="24"/>
              </w:rPr>
            </w:pPr>
            <w:r w:rsidRPr="00531099">
              <w:rPr>
                <w:sz w:val="24"/>
                <w:szCs w:val="24"/>
              </w:rPr>
              <w:t>Наименование  пр</w:t>
            </w:r>
            <w:r w:rsidRPr="00531099">
              <w:rPr>
                <w:sz w:val="24"/>
                <w:szCs w:val="24"/>
              </w:rPr>
              <w:t>о</w:t>
            </w:r>
            <w:r w:rsidRPr="00531099">
              <w:rPr>
                <w:sz w:val="24"/>
                <w:szCs w:val="24"/>
              </w:rPr>
              <w:t>граммы, подпр</w:t>
            </w:r>
            <w:r w:rsidRPr="00531099">
              <w:rPr>
                <w:sz w:val="24"/>
                <w:szCs w:val="24"/>
              </w:rPr>
              <w:t>о</w:t>
            </w:r>
            <w:r w:rsidRPr="00531099">
              <w:rPr>
                <w:sz w:val="24"/>
                <w:szCs w:val="24"/>
              </w:rPr>
              <w:t>граммы</w:t>
            </w:r>
          </w:p>
        </w:tc>
        <w:tc>
          <w:tcPr>
            <w:tcW w:w="2268" w:type="dxa"/>
            <w:vMerge w:val="restart"/>
            <w:vAlign w:val="center"/>
          </w:tcPr>
          <w:p w:rsidR="004853CB" w:rsidRPr="00531099" w:rsidRDefault="004853CB" w:rsidP="00901F9C">
            <w:pPr>
              <w:jc w:val="center"/>
              <w:rPr>
                <w:sz w:val="24"/>
                <w:szCs w:val="24"/>
              </w:rPr>
            </w:pPr>
            <w:r w:rsidRPr="00531099">
              <w:rPr>
                <w:sz w:val="24"/>
                <w:szCs w:val="24"/>
              </w:rPr>
              <w:t>Наименование ГРБС</w:t>
            </w:r>
          </w:p>
        </w:tc>
        <w:tc>
          <w:tcPr>
            <w:tcW w:w="3260" w:type="dxa"/>
            <w:gridSpan w:val="4"/>
            <w:vAlign w:val="center"/>
          </w:tcPr>
          <w:p w:rsidR="004853CB" w:rsidRPr="00531099" w:rsidRDefault="004853CB" w:rsidP="00901F9C">
            <w:pPr>
              <w:jc w:val="center"/>
              <w:rPr>
                <w:sz w:val="24"/>
                <w:szCs w:val="24"/>
              </w:rPr>
            </w:pPr>
            <w:r w:rsidRPr="00531099">
              <w:rPr>
                <w:sz w:val="24"/>
                <w:szCs w:val="24"/>
              </w:rPr>
              <w:t>Код бюджетной классифик</w:t>
            </w:r>
            <w:r w:rsidRPr="00531099">
              <w:rPr>
                <w:sz w:val="24"/>
                <w:szCs w:val="24"/>
              </w:rPr>
              <w:t>а</w:t>
            </w:r>
            <w:r w:rsidRPr="00531099">
              <w:rPr>
                <w:sz w:val="24"/>
                <w:szCs w:val="24"/>
              </w:rPr>
              <w:t xml:space="preserve">ции </w:t>
            </w:r>
          </w:p>
        </w:tc>
        <w:tc>
          <w:tcPr>
            <w:tcW w:w="5245" w:type="dxa"/>
            <w:gridSpan w:val="4"/>
            <w:vAlign w:val="center"/>
          </w:tcPr>
          <w:p w:rsidR="004853CB" w:rsidRPr="00531099" w:rsidRDefault="004853CB" w:rsidP="00901F9C">
            <w:pPr>
              <w:jc w:val="center"/>
              <w:rPr>
                <w:sz w:val="24"/>
                <w:szCs w:val="24"/>
              </w:rPr>
            </w:pPr>
            <w:r w:rsidRPr="00531099">
              <w:rPr>
                <w:sz w:val="24"/>
                <w:szCs w:val="24"/>
              </w:rPr>
              <w:t xml:space="preserve">Расходы </w:t>
            </w:r>
            <w:r w:rsidRPr="00531099">
              <w:rPr>
                <w:sz w:val="24"/>
                <w:szCs w:val="24"/>
              </w:rPr>
              <w:br/>
              <w:t>(руб.), годы</w:t>
            </w:r>
          </w:p>
        </w:tc>
      </w:tr>
      <w:tr w:rsidR="004853CB" w:rsidRPr="00531099" w:rsidTr="00081537">
        <w:trPr>
          <w:trHeight w:val="984"/>
        </w:trPr>
        <w:tc>
          <w:tcPr>
            <w:tcW w:w="2268" w:type="dxa"/>
            <w:vMerge/>
            <w:vAlign w:val="center"/>
          </w:tcPr>
          <w:p w:rsidR="004853CB" w:rsidRPr="00531099" w:rsidRDefault="004853CB" w:rsidP="00901F9C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vAlign w:val="center"/>
          </w:tcPr>
          <w:p w:rsidR="004853CB" w:rsidRPr="00531099" w:rsidRDefault="004853CB" w:rsidP="00901F9C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:rsidR="004853CB" w:rsidRPr="00531099" w:rsidRDefault="004853CB" w:rsidP="00901F9C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4853CB" w:rsidRPr="00531099" w:rsidRDefault="004853CB" w:rsidP="00901F9C">
            <w:pPr>
              <w:jc w:val="center"/>
              <w:rPr>
                <w:sz w:val="24"/>
                <w:szCs w:val="24"/>
              </w:rPr>
            </w:pPr>
            <w:r w:rsidRPr="00531099">
              <w:rPr>
                <w:sz w:val="24"/>
                <w:szCs w:val="24"/>
              </w:rPr>
              <w:t>ГРБС</w:t>
            </w:r>
          </w:p>
        </w:tc>
        <w:tc>
          <w:tcPr>
            <w:tcW w:w="709" w:type="dxa"/>
          </w:tcPr>
          <w:p w:rsidR="004853CB" w:rsidRPr="00531099" w:rsidRDefault="004853CB" w:rsidP="00901F9C">
            <w:pPr>
              <w:jc w:val="center"/>
              <w:rPr>
                <w:sz w:val="24"/>
                <w:szCs w:val="24"/>
              </w:rPr>
            </w:pPr>
            <w:r w:rsidRPr="00531099">
              <w:rPr>
                <w:sz w:val="24"/>
                <w:szCs w:val="24"/>
              </w:rPr>
              <w:t>Рз</w:t>
            </w:r>
            <w:r w:rsidRPr="00531099">
              <w:rPr>
                <w:sz w:val="24"/>
                <w:szCs w:val="24"/>
              </w:rPr>
              <w:br/>
              <w:t>Пр</w:t>
            </w:r>
          </w:p>
        </w:tc>
        <w:tc>
          <w:tcPr>
            <w:tcW w:w="992" w:type="dxa"/>
          </w:tcPr>
          <w:p w:rsidR="004853CB" w:rsidRPr="00531099" w:rsidRDefault="004853CB" w:rsidP="00901F9C">
            <w:pPr>
              <w:jc w:val="center"/>
              <w:rPr>
                <w:sz w:val="24"/>
                <w:szCs w:val="24"/>
              </w:rPr>
            </w:pPr>
            <w:r w:rsidRPr="00531099">
              <w:rPr>
                <w:sz w:val="24"/>
                <w:szCs w:val="24"/>
              </w:rPr>
              <w:t>ЦСР</w:t>
            </w:r>
          </w:p>
        </w:tc>
        <w:tc>
          <w:tcPr>
            <w:tcW w:w="567" w:type="dxa"/>
          </w:tcPr>
          <w:p w:rsidR="004853CB" w:rsidRPr="00531099" w:rsidRDefault="004853CB" w:rsidP="00901F9C">
            <w:pPr>
              <w:jc w:val="center"/>
              <w:rPr>
                <w:sz w:val="24"/>
                <w:szCs w:val="24"/>
              </w:rPr>
            </w:pPr>
            <w:r w:rsidRPr="00531099">
              <w:rPr>
                <w:sz w:val="24"/>
                <w:szCs w:val="24"/>
              </w:rPr>
              <w:t>ВР</w:t>
            </w:r>
          </w:p>
        </w:tc>
        <w:tc>
          <w:tcPr>
            <w:tcW w:w="1276" w:type="dxa"/>
          </w:tcPr>
          <w:p w:rsidR="004853CB" w:rsidRPr="00531099" w:rsidRDefault="004853CB" w:rsidP="00901F9C">
            <w:pPr>
              <w:jc w:val="center"/>
              <w:rPr>
                <w:sz w:val="24"/>
                <w:szCs w:val="24"/>
              </w:rPr>
            </w:pPr>
            <w:r w:rsidRPr="00531099">
              <w:rPr>
                <w:sz w:val="24"/>
                <w:szCs w:val="24"/>
              </w:rPr>
              <w:t xml:space="preserve">2014 </w:t>
            </w:r>
          </w:p>
          <w:p w:rsidR="004853CB" w:rsidRPr="00531099" w:rsidRDefault="004853CB" w:rsidP="00901F9C">
            <w:pPr>
              <w:jc w:val="center"/>
              <w:rPr>
                <w:sz w:val="24"/>
                <w:szCs w:val="24"/>
              </w:rPr>
            </w:pPr>
            <w:r w:rsidRPr="00531099">
              <w:rPr>
                <w:sz w:val="24"/>
                <w:szCs w:val="24"/>
              </w:rPr>
              <w:t>год</w:t>
            </w:r>
          </w:p>
        </w:tc>
        <w:tc>
          <w:tcPr>
            <w:tcW w:w="1276" w:type="dxa"/>
          </w:tcPr>
          <w:p w:rsidR="004853CB" w:rsidRPr="00531099" w:rsidRDefault="004853CB" w:rsidP="00901F9C">
            <w:pPr>
              <w:jc w:val="center"/>
              <w:rPr>
                <w:sz w:val="24"/>
                <w:szCs w:val="24"/>
              </w:rPr>
            </w:pPr>
            <w:r w:rsidRPr="00531099">
              <w:rPr>
                <w:sz w:val="24"/>
                <w:szCs w:val="24"/>
              </w:rPr>
              <w:t xml:space="preserve">2015 год </w:t>
            </w:r>
          </w:p>
        </w:tc>
        <w:tc>
          <w:tcPr>
            <w:tcW w:w="1417" w:type="dxa"/>
          </w:tcPr>
          <w:p w:rsidR="004853CB" w:rsidRPr="00531099" w:rsidRDefault="004853CB" w:rsidP="00901F9C">
            <w:pPr>
              <w:jc w:val="center"/>
              <w:rPr>
                <w:sz w:val="24"/>
                <w:szCs w:val="24"/>
              </w:rPr>
            </w:pPr>
            <w:r w:rsidRPr="00531099">
              <w:rPr>
                <w:sz w:val="24"/>
                <w:szCs w:val="24"/>
              </w:rPr>
              <w:t>2016 год</w:t>
            </w:r>
          </w:p>
        </w:tc>
        <w:tc>
          <w:tcPr>
            <w:tcW w:w="1276" w:type="dxa"/>
          </w:tcPr>
          <w:p w:rsidR="004853CB" w:rsidRPr="00531099" w:rsidRDefault="004853CB" w:rsidP="00901F9C">
            <w:pPr>
              <w:jc w:val="center"/>
              <w:rPr>
                <w:sz w:val="24"/>
                <w:szCs w:val="24"/>
              </w:rPr>
            </w:pPr>
            <w:r w:rsidRPr="00531099">
              <w:rPr>
                <w:sz w:val="24"/>
                <w:szCs w:val="24"/>
              </w:rPr>
              <w:t>Итого на пер</w:t>
            </w:r>
            <w:r w:rsidRPr="00531099">
              <w:rPr>
                <w:sz w:val="24"/>
                <w:szCs w:val="24"/>
              </w:rPr>
              <w:t>и</w:t>
            </w:r>
            <w:r w:rsidRPr="00531099">
              <w:rPr>
                <w:sz w:val="24"/>
                <w:szCs w:val="24"/>
              </w:rPr>
              <w:t>од</w:t>
            </w:r>
          </w:p>
        </w:tc>
      </w:tr>
      <w:tr w:rsidR="004853CB" w:rsidRPr="00531099" w:rsidTr="00901F9C">
        <w:trPr>
          <w:trHeight w:val="360"/>
        </w:trPr>
        <w:tc>
          <w:tcPr>
            <w:tcW w:w="2268" w:type="dxa"/>
            <w:vMerge w:val="restart"/>
          </w:tcPr>
          <w:p w:rsidR="004853CB" w:rsidRPr="00531099" w:rsidRDefault="004853CB" w:rsidP="00901F9C">
            <w:pPr>
              <w:jc w:val="both"/>
              <w:rPr>
                <w:sz w:val="24"/>
                <w:szCs w:val="24"/>
              </w:rPr>
            </w:pPr>
            <w:r w:rsidRPr="00531099">
              <w:rPr>
                <w:sz w:val="24"/>
                <w:szCs w:val="24"/>
              </w:rPr>
              <w:t>Муниципальная программа</w:t>
            </w:r>
          </w:p>
        </w:tc>
        <w:tc>
          <w:tcPr>
            <w:tcW w:w="2410" w:type="dxa"/>
            <w:vMerge w:val="restart"/>
          </w:tcPr>
          <w:p w:rsidR="004853CB" w:rsidRPr="00531099" w:rsidRDefault="004853CB" w:rsidP="004215C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31099">
              <w:rPr>
                <w:sz w:val="24"/>
                <w:szCs w:val="24"/>
              </w:rPr>
              <w:t>«Развития кул</w:t>
            </w:r>
            <w:r w:rsidRPr="00531099">
              <w:rPr>
                <w:sz w:val="24"/>
                <w:szCs w:val="24"/>
              </w:rPr>
              <w:t>ь</w:t>
            </w:r>
            <w:r w:rsidRPr="00531099">
              <w:rPr>
                <w:sz w:val="24"/>
                <w:szCs w:val="24"/>
              </w:rPr>
              <w:t>туры на территории Лео</w:t>
            </w:r>
            <w:r w:rsidRPr="00531099">
              <w:rPr>
                <w:sz w:val="24"/>
                <w:szCs w:val="24"/>
              </w:rPr>
              <w:t>н</w:t>
            </w:r>
            <w:r w:rsidRPr="00531099">
              <w:rPr>
                <w:sz w:val="24"/>
                <w:szCs w:val="24"/>
              </w:rPr>
              <w:t>тьевского  сельсов</w:t>
            </w:r>
            <w:r w:rsidRPr="00531099">
              <w:rPr>
                <w:sz w:val="24"/>
                <w:szCs w:val="24"/>
              </w:rPr>
              <w:t>е</w:t>
            </w:r>
            <w:r w:rsidRPr="00531099">
              <w:rPr>
                <w:sz w:val="24"/>
                <w:szCs w:val="24"/>
              </w:rPr>
              <w:t>та Тюхтетского ра</w:t>
            </w:r>
            <w:r w:rsidRPr="00531099">
              <w:rPr>
                <w:sz w:val="24"/>
                <w:szCs w:val="24"/>
              </w:rPr>
              <w:t>й</w:t>
            </w:r>
            <w:r w:rsidRPr="00531099">
              <w:rPr>
                <w:sz w:val="24"/>
                <w:szCs w:val="24"/>
              </w:rPr>
              <w:t>она Красноярск</w:t>
            </w:r>
            <w:r w:rsidRPr="00531099">
              <w:rPr>
                <w:sz w:val="24"/>
                <w:szCs w:val="24"/>
              </w:rPr>
              <w:t>о</w:t>
            </w:r>
            <w:r w:rsidRPr="00531099">
              <w:rPr>
                <w:sz w:val="24"/>
                <w:szCs w:val="24"/>
              </w:rPr>
              <w:t>го края  на 2014-2016»</w:t>
            </w:r>
          </w:p>
          <w:p w:rsidR="004853CB" w:rsidRPr="00531099" w:rsidRDefault="004853CB" w:rsidP="004B1618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4853CB" w:rsidRPr="00531099" w:rsidRDefault="004853CB" w:rsidP="00901F9C">
            <w:pPr>
              <w:jc w:val="both"/>
              <w:rPr>
                <w:sz w:val="24"/>
                <w:szCs w:val="24"/>
              </w:rPr>
            </w:pPr>
            <w:r w:rsidRPr="00531099">
              <w:rPr>
                <w:sz w:val="24"/>
                <w:szCs w:val="24"/>
              </w:rPr>
              <w:t>всего расходные обязательства по программе</w:t>
            </w:r>
          </w:p>
        </w:tc>
        <w:tc>
          <w:tcPr>
            <w:tcW w:w="992" w:type="dxa"/>
            <w:noWrap/>
          </w:tcPr>
          <w:p w:rsidR="004853CB" w:rsidRPr="00531099" w:rsidRDefault="004853CB" w:rsidP="00901F9C">
            <w:pPr>
              <w:jc w:val="center"/>
              <w:rPr>
                <w:sz w:val="24"/>
                <w:szCs w:val="24"/>
              </w:rPr>
            </w:pPr>
            <w:r w:rsidRPr="00531099">
              <w:rPr>
                <w:sz w:val="24"/>
                <w:szCs w:val="24"/>
              </w:rPr>
              <w:t>Х</w:t>
            </w:r>
          </w:p>
        </w:tc>
        <w:tc>
          <w:tcPr>
            <w:tcW w:w="709" w:type="dxa"/>
            <w:noWrap/>
          </w:tcPr>
          <w:p w:rsidR="004853CB" w:rsidRPr="00531099" w:rsidRDefault="004853CB" w:rsidP="00901F9C">
            <w:pPr>
              <w:jc w:val="center"/>
              <w:rPr>
                <w:sz w:val="24"/>
                <w:szCs w:val="24"/>
              </w:rPr>
            </w:pPr>
            <w:r w:rsidRPr="00531099"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  <w:noWrap/>
          </w:tcPr>
          <w:p w:rsidR="004853CB" w:rsidRPr="00531099" w:rsidRDefault="004853CB" w:rsidP="00901F9C">
            <w:pPr>
              <w:jc w:val="center"/>
              <w:rPr>
                <w:sz w:val="24"/>
                <w:szCs w:val="24"/>
              </w:rPr>
            </w:pPr>
            <w:r w:rsidRPr="00531099">
              <w:rPr>
                <w:sz w:val="24"/>
                <w:szCs w:val="24"/>
              </w:rPr>
              <w:t>Х</w:t>
            </w:r>
          </w:p>
        </w:tc>
        <w:tc>
          <w:tcPr>
            <w:tcW w:w="567" w:type="dxa"/>
            <w:noWrap/>
          </w:tcPr>
          <w:p w:rsidR="004853CB" w:rsidRPr="00531099" w:rsidRDefault="004853CB" w:rsidP="00901F9C">
            <w:pPr>
              <w:jc w:val="center"/>
              <w:rPr>
                <w:sz w:val="24"/>
                <w:szCs w:val="24"/>
              </w:rPr>
            </w:pPr>
            <w:r w:rsidRPr="00531099">
              <w:rPr>
                <w:sz w:val="24"/>
                <w:szCs w:val="24"/>
              </w:rPr>
              <w:t>Х</w:t>
            </w:r>
          </w:p>
        </w:tc>
        <w:tc>
          <w:tcPr>
            <w:tcW w:w="1276" w:type="dxa"/>
            <w:noWrap/>
          </w:tcPr>
          <w:p w:rsidR="004853CB" w:rsidRPr="00531099" w:rsidRDefault="004853CB" w:rsidP="00901F9C">
            <w:pPr>
              <w:jc w:val="center"/>
              <w:rPr>
                <w:sz w:val="24"/>
                <w:szCs w:val="24"/>
              </w:rPr>
            </w:pPr>
            <w:r w:rsidRPr="00531099">
              <w:rPr>
                <w:sz w:val="24"/>
                <w:szCs w:val="24"/>
              </w:rPr>
              <w:t>1791903</w:t>
            </w:r>
          </w:p>
        </w:tc>
        <w:tc>
          <w:tcPr>
            <w:tcW w:w="1276" w:type="dxa"/>
            <w:noWrap/>
          </w:tcPr>
          <w:p w:rsidR="004853CB" w:rsidRPr="00531099" w:rsidRDefault="004853CB" w:rsidP="00901F9C">
            <w:pPr>
              <w:jc w:val="center"/>
              <w:rPr>
                <w:sz w:val="24"/>
                <w:szCs w:val="24"/>
              </w:rPr>
            </w:pPr>
            <w:r w:rsidRPr="00531099">
              <w:rPr>
                <w:sz w:val="24"/>
                <w:szCs w:val="24"/>
              </w:rPr>
              <w:t>1831429</w:t>
            </w:r>
          </w:p>
        </w:tc>
        <w:tc>
          <w:tcPr>
            <w:tcW w:w="1417" w:type="dxa"/>
            <w:noWrap/>
          </w:tcPr>
          <w:p w:rsidR="004853CB" w:rsidRPr="00531099" w:rsidRDefault="004853CB" w:rsidP="00901F9C">
            <w:pPr>
              <w:jc w:val="center"/>
              <w:rPr>
                <w:sz w:val="24"/>
                <w:szCs w:val="24"/>
              </w:rPr>
            </w:pPr>
            <w:r w:rsidRPr="00531099">
              <w:rPr>
                <w:sz w:val="24"/>
                <w:szCs w:val="24"/>
              </w:rPr>
              <w:t>1831429</w:t>
            </w:r>
          </w:p>
        </w:tc>
        <w:tc>
          <w:tcPr>
            <w:tcW w:w="1276" w:type="dxa"/>
          </w:tcPr>
          <w:p w:rsidR="004853CB" w:rsidRPr="00531099" w:rsidRDefault="004853CB" w:rsidP="00901F9C">
            <w:pPr>
              <w:jc w:val="center"/>
              <w:rPr>
                <w:sz w:val="24"/>
                <w:szCs w:val="24"/>
              </w:rPr>
            </w:pPr>
            <w:r w:rsidRPr="00531099">
              <w:rPr>
                <w:sz w:val="24"/>
                <w:szCs w:val="24"/>
              </w:rPr>
              <w:t>5454761</w:t>
            </w:r>
          </w:p>
        </w:tc>
      </w:tr>
      <w:tr w:rsidR="004853CB" w:rsidRPr="00531099" w:rsidTr="00901F9C">
        <w:trPr>
          <w:trHeight w:val="360"/>
        </w:trPr>
        <w:tc>
          <w:tcPr>
            <w:tcW w:w="2268" w:type="dxa"/>
            <w:vMerge/>
            <w:vAlign w:val="center"/>
          </w:tcPr>
          <w:p w:rsidR="004853CB" w:rsidRPr="00531099" w:rsidRDefault="004853CB" w:rsidP="00901F9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vAlign w:val="center"/>
          </w:tcPr>
          <w:p w:rsidR="004853CB" w:rsidRPr="00531099" w:rsidRDefault="004853CB" w:rsidP="00901F9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4853CB" w:rsidRPr="00531099" w:rsidRDefault="004853CB" w:rsidP="00901F9C">
            <w:pPr>
              <w:jc w:val="both"/>
              <w:rPr>
                <w:sz w:val="24"/>
                <w:szCs w:val="24"/>
              </w:rPr>
            </w:pPr>
            <w:r w:rsidRPr="00531099">
              <w:rPr>
                <w:sz w:val="24"/>
                <w:szCs w:val="24"/>
              </w:rPr>
              <w:t>в том числе по ГРБС:</w:t>
            </w:r>
          </w:p>
        </w:tc>
        <w:tc>
          <w:tcPr>
            <w:tcW w:w="992" w:type="dxa"/>
            <w:noWrap/>
          </w:tcPr>
          <w:p w:rsidR="004853CB" w:rsidRPr="00531099" w:rsidRDefault="004853CB" w:rsidP="00901F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noWrap/>
          </w:tcPr>
          <w:p w:rsidR="004853CB" w:rsidRPr="00531099" w:rsidRDefault="004853CB" w:rsidP="00901F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</w:tcPr>
          <w:p w:rsidR="004853CB" w:rsidRPr="00531099" w:rsidRDefault="004853CB" w:rsidP="00901F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noWrap/>
          </w:tcPr>
          <w:p w:rsidR="004853CB" w:rsidRPr="00531099" w:rsidRDefault="004853CB" w:rsidP="00901F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</w:tcPr>
          <w:p w:rsidR="004853CB" w:rsidRPr="00531099" w:rsidRDefault="004853CB" w:rsidP="00901F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</w:tcPr>
          <w:p w:rsidR="004853CB" w:rsidRPr="00531099" w:rsidRDefault="004853CB" w:rsidP="00901F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noWrap/>
          </w:tcPr>
          <w:p w:rsidR="004853CB" w:rsidRPr="00531099" w:rsidRDefault="004853CB" w:rsidP="00901F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4853CB" w:rsidRPr="00531099" w:rsidRDefault="004853CB" w:rsidP="00901F9C">
            <w:pPr>
              <w:jc w:val="center"/>
              <w:rPr>
                <w:sz w:val="24"/>
                <w:szCs w:val="24"/>
              </w:rPr>
            </w:pPr>
          </w:p>
        </w:tc>
      </w:tr>
      <w:tr w:rsidR="004853CB" w:rsidRPr="00531099" w:rsidTr="00901F9C">
        <w:trPr>
          <w:trHeight w:val="359"/>
        </w:trPr>
        <w:tc>
          <w:tcPr>
            <w:tcW w:w="2268" w:type="dxa"/>
            <w:vMerge/>
            <w:vAlign w:val="center"/>
          </w:tcPr>
          <w:p w:rsidR="004853CB" w:rsidRPr="00531099" w:rsidRDefault="004853CB" w:rsidP="00901F9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vAlign w:val="center"/>
          </w:tcPr>
          <w:p w:rsidR="004853CB" w:rsidRPr="00531099" w:rsidRDefault="004853CB" w:rsidP="00901F9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4853CB" w:rsidRPr="00531099" w:rsidRDefault="004853CB" w:rsidP="004B1618">
            <w:pPr>
              <w:rPr>
                <w:sz w:val="24"/>
                <w:szCs w:val="24"/>
              </w:rPr>
            </w:pPr>
            <w:r w:rsidRPr="00531099">
              <w:rPr>
                <w:sz w:val="24"/>
                <w:szCs w:val="24"/>
              </w:rPr>
              <w:t>Администрация Леонтьевского сельсовета</w:t>
            </w:r>
          </w:p>
        </w:tc>
        <w:tc>
          <w:tcPr>
            <w:tcW w:w="992" w:type="dxa"/>
            <w:noWrap/>
          </w:tcPr>
          <w:p w:rsidR="004853CB" w:rsidRPr="00531099" w:rsidRDefault="004853CB" w:rsidP="00901F9C">
            <w:pPr>
              <w:jc w:val="center"/>
              <w:rPr>
                <w:sz w:val="24"/>
                <w:szCs w:val="24"/>
              </w:rPr>
            </w:pPr>
            <w:r w:rsidRPr="00531099">
              <w:rPr>
                <w:sz w:val="24"/>
                <w:szCs w:val="24"/>
              </w:rPr>
              <w:t>412</w:t>
            </w:r>
          </w:p>
        </w:tc>
        <w:tc>
          <w:tcPr>
            <w:tcW w:w="709" w:type="dxa"/>
            <w:noWrap/>
          </w:tcPr>
          <w:p w:rsidR="004853CB" w:rsidRPr="00531099" w:rsidRDefault="004853CB" w:rsidP="00901F9C">
            <w:pPr>
              <w:jc w:val="center"/>
              <w:rPr>
                <w:sz w:val="24"/>
                <w:szCs w:val="24"/>
              </w:rPr>
            </w:pPr>
            <w:r w:rsidRPr="00531099"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  <w:noWrap/>
          </w:tcPr>
          <w:p w:rsidR="004853CB" w:rsidRPr="00531099" w:rsidRDefault="004853CB" w:rsidP="00901F9C">
            <w:pPr>
              <w:jc w:val="center"/>
              <w:rPr>
                <w:sz w:val="24"/>
                <w:szCs w:val="24"/>
              </w:rPr>
            </w:pPr>
            <w:r w:rsidRPr="00531099">
              <w:rPr>
                <w:sz w:val="24"/>
                <w:szCs w:val="24"/>
              </w:rPr>
              <w:t>Х</w:t>
            </w:r>
          </w:p>
        </w:tc>
        <w:tc>
          <w:tcPr>
            <w:tcW w:w="567" w:type="dxa"/>
            <w:noWrap/>
          </w:tcPr>
          <w:p w:rsidR="004853CB" w:rsidRPr="00531099" w:rsidRDefault="004853CB" w:rsidP="00901F9C">
            <w:pPr>
              <w:jc w:val="center"/>
              <w:rPr>
                <w:sz w:val="24"/>
                <w:szCs w:val="24"/>
              </w:rPr>
            </w:pPr>
            <w:r w:rsidRPr="00531099">
              <w:rPr>
                <w:sz w:val="24"/>
                <w:szCs w:val="24"/>
              </w:rPr>
              <w:t>Х</w:t>
            </w:r>
          </w:p>
        </w:tc>
        <w:tc>
          <w:tcPr>
            <w:tcW w:w="1276" w:type="dxa"/>
            <w:noWrap/>
          </w:tcPr>
          <w:p w:rsidR="004853CB" w:rsidRPr="00531099" w:rsidRDefault="004853CB" w:rsidP="00721F0D">
            <w:pPr>
              <w:jc w:val="center"/>
              <w:rPr>
                <w:sz w:val="24"/>
                <w:szCs w:val="24"/>
              </w:rPr>
            </w:pPr>
            <w:r w:rsidRPr="00531099">
              <w:rPr>
                <w:sz w:val="24"/>
                <w:szCs w:val="24"/>
              </w:rPr>
              <w:t>1791903</w:t>
            </w:r>
          </w:p>
        </w:tc>
        <w:tc>
          <w:tcPr>
            <w:tcW w:w="1276" w:type="dxa"/>
            <w:noWrap/>
          </w:tcPr>
          <w:p w:rsidR="004853CB" w:rsidRPr="00531099" w:rsidRDefault="004853CB" w:rsidP="00721F0D">
            <w:pPr>
              <w:jc w:val="center"/>
              <w:rPr>
                <w:sz w:val="24"/>
                <w:szCs w:val="24"/>
              </w:rPr>
            </w:pPr>
            <w:r w:rsidRPr="00531099">
              <w:rPr>
                <w:sz w:val="24"/>
                <w:szCs w:val="24"/>
              </w:rPr>
              <w:t>1831429</w:t>
            </w:r>
          </w:p>
        </w:tc>
        <w:tc>
          <w:tcPr>
            <w:tcW w:w="1417" w:type="dxa"/>
            <w:noWrap/>
          </w:tcPr>
          <w:p w:rsidR="004853CB" w:rsidRPr="00531099" w:rsidRDefault="004853CB" w:rsidP="00721F0D">
            <w:pPr>
              <w:jc w:val="center"/>
              <w:rPr>
                <w:sz w:val="24"/>
                <w:szCs w:val="24"/>
              </w:rPr>
            </w:pPr>
            <w:r w:rsidRPr="00531099">
              <w:rPr>
                <w:sz w:val="24"/>
                <w:szCs w:val="24"/>
              </w:rPr>
              <w:t>1831429</w:t>
            </w:r>
          </w:p>
        </w:tc>
        <w:tc>
          <w:tcPr>
            <w:tcW w:w="1276" w:type="dxa"/>
          </w:tcPr>
          <w:p w:rsidR="004853CB" w:rsidRPr="00531099" w:rsidRDefault="004853CB" w:rsidP="00721F0D">
            <w:pPr>
              <w:jc w:val="center"/>
              <w:rPr>
                <w:sz w:val="24"/>
                <w:szCs w:val="24"/>
              </w:rPr>
            </w:pPr>
            <w:r w:rsidRPr="00531099">
              <w:rPr>
                <w:sz w:val="24"/>
                <w:szCs w:val="24"/>
              </w:rPr>
              <w:t>5454761</w:t>
            </w:r>
          </w:p>
        </w:tc>
      </w:tr>
    </w:tbl>
    <w:p w:rsidR="004853CB" w:rsidRPr="00531099" w:rsidRDefault="004853CB" w:rsidP="006B4E22">
      <w:pPr>
        <w:rPr>
          <w:sz w:val="24"/>
          <w:szCs w:val="24"/>
        </w:rPr>
      </w:pPr>
    </w:p>
    <w:tbl>
      <w:tblPr>
        <w:tblW w:w="1545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268"/>
        <w:gridCol w:w="2410"/>
        <w:gridCol w:w="2268"/>
        <w:gridCol w:w="992"/>
        <w:gridCol w:w="709"/>
        <w:gridCol w:w="992"/>
        <w:gridCol w:w="567"/>
        <w:gridCol w:w="1276"/>
        <w:gridCol w:w="1276"/>
        <w:gridCol w:w="1417"/>
        <w:gridCol w:w="1276"/>
      </w:tblGrid>
      <w:tr w:rsidR="004853CB" w:rsidRPr="00531099" w:rsidTr="00901F9C">
        <w:trPr>
          <w:trHeight w:val="300"/>
        </w:trPr>
        <w:tc>
          <w:tcPr>
            <w:tcW w:w="2268" w:type="dxa"/>
            <w:vMerge w:val="restart"/>
          </w:tcPr>
          <w:p w:rsidR="004853CB" w:rsidRPr="00531099" w:rsidRDefault="004853CB" w:rsidP="00901F9C">
            <w:pPr>
              <w:rPr>
                <w:sz w:val="24"/>
                <w:szCs w:val="24"/>
              </w:rPr>
            </w:pPr>
            <w:r w:rsidRPr="00531099">
              <w:rPr>
                <w:sz w:val="24"/>
                <w:szCs w:val="24"/>
              </w:rPr>
              <w:t xml:space="preserve">Подпрограмма 1 </w:t>
            </w:r>
          </w:p>
          <w:p w:rsidR="004853CB" w:rsidRPr="00531099" w:rsidRDefault="004853CB" w:rsidP="00901F9C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</w:tcPr>
          <w:p w:rsidR="004853CB" w:rsidRPr="00531099" w:rsidRDefault="004853CB" w:rsidP="00901F9C">
            <w:pPr>
              <w:rPr>
                <w:sz w:val="24"/>
                <w:szCs w:val="24"/>
              </w:rPr>
            </w:pPr>
            <w:r w:rsidRPr="00531099">
              <w:rPr>
                <w:sz w:val="24"/>
                <w:szCs w:val="24"/>
              </w:rPr>
              <w:t>«Поддержка иску</w:t>
            </w:r>
            <w:r w:rsidRPr="00531099">
              <w:rPr>
                <w:sz w:val="24"/>
                <w:szCs w:val="24"/>
              </w:rPr>
              <w:t>с</w:t>
            </w:r>
            <w:r w:rsidRPr="00531099">
              <w:rPr>
                <w:sz w:val="24"/>
                <w:szCs w:val="24"/>
              </w:rPr>
              <w:t>ства и наро</w:t>
            </w:r>
            <w:r w:rsidRPr="00531099">
              <w:rPr>
                <w:sz w:val="24"/>
                <w:szCs w:val="24"/>
              </w:rPr>
              <w:t>д</w:t>
            </w:r>
            <w:r w:rsidRPr="00531099">
              <w:rPr>
                <w:sz w:val="24"/>
                <w:szCs w:val="24"/>
              </w:rPr>
              <w:t>ного творчества»</w:t>
            </w:r>
          </w:p>
        </w:tc>
        <w:tc>
          <w:tcPr>
            <w:tcW w:w="2268" w:type="dxa"/>
          </w:tcPr>
          <w:p w:rsidR="004853CB" w:rsidRPr="00531099" w:rsidRDefault="004853CB" w:rsidP="00901F9C">
            <w:pPr>
              <w:jc w:val="both"/>
              <w:rPr>
                <w:sz w:val="24"/>
                <w:szCs w:val="24"/>
              </w:rPr>
            </w:pPr>
            <w:r w:rsidRPr="00531099">
              <w:rPr>
                <w:sz w:val="24"/>
                <w:szCs w:val="24"/>
              </w:rPr>
              <w:t>всего расходные обязательства по программе</w:t>
            </w:r>
          </w:p>
        </w:tc>
        <w:tc>
          <w:tcPr>
            <w:tcW w:w="992" w:type="dxa"/>
            <w:noWrap/>
          </w:tcPr>
          <w:p w:rsidR="004853CB" w:rsidRPr="00531099" w:rsidRDefault="004853CB" w:rsidP="00901F9C">
            <w:pPr>
              <w:jc w:val="center"/>
              <w:rPr>
                <w:sz w:val="24"/>
                <w:szCs w:val="24"/>
              </w:rPr>
            </w:pPr>
            <w:r w:rsidRPr="00531099">
              <w:rPr>
                <w:sz w:val="24"/>
                <w:szCs w:val="24"/>
              </w:rPr>
              <w:t>Х</w:t>
            </w:r>
          </w:p>
        </w:tc>
        <w:tc>
          <w:tcPr>
            <w:tcW w:w="709" w:type="dxa"/>
            <w:noWrap/>
          </w:tcPr>
          <w:p w:rsidR="004853CB" w:rsidRPr="00531099" w:rsidRDefault="004853CB" w:rsidP="00901F9C">
            <w:pPr>
              <w:jc w:val="center"/>
              <w:rPr>
                <w:sz w:val="24"/>
                <w:szCs w:val="24"/>
              </w:rPr>
            </w:pPr>
            <w:r w:rsidRPr="00531099"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  <w:noWrap/>
          </w:tcPr>
          <w:p w:rsidR="004853CB" w:rsidRPr="00531099" w:rsidRDefault="004853CB" w:rsidP="00901F9C">
            <w:pPr>
              <w:jc w:val="center"/>
              <w:rPr>
                <w:sz w:val="24"/>
                <w:szCs w:val="24"/>
              </w:rPr>
            </w:pPr>
            <w:r w:rsidRPr="00531099">
              <w:rPr>
                <w:sz w:val="24"/>
                <w:szCs w:val="24"/>
              </w:rPr>
              <w:t>Х</w:t>
            </w:r>
          </w:p>
        </w:tc>
        <w:tc>
          <w:tcPr>
            <w:tcW w:w="567" w:type="dxa"/>
            <w:noWrap/>
          </w:tcPr>
          <w:p w:rsidR="004853CB" w:rsidRPr="00531099" w:rsidRDefault="004853CB" w:rsidP="00901F9C">
            <w:pPr>
              <w:jc w:val="center"/>
              <w:rPr>
                <w:sz w:val="24"/>
                <w:szCs w:val="24"/>
              </w:rPr>
            </w:pPr>
            <w:r w:rsidRPr="00531099">
              <w:rPr>
                <w:sz w:val="24"/>
                <w:szCs w:val="24"/>
              </w:rPr>
              <w:t>Х</w:t>
            </w:r>
          </w:p>
        </w:tc>
        <w:tc>
          <w:tcPr>
            <w:tcW w:w="1276" w:type="dxa"/>
            <w:noWrap/>
          </w:tcPr>
          <w:p w:rsidR="004853CB" w:rsidRPr="00531099" w:rsidRDefault="004853CB" w:rsidP="00721F0D">
            <w:pPr>
              <w:jc w:val="center"/>
              <w:rPr>
                <w:sz w:val="24"/>
                <w:szCs w:val="24"/>
              </w:rPr>
            </w:pPr>
            <w:r w:rsidRPr="00531099">
              <w:rPr>
                <w:sz w:val="24"/>
                <w:szCs w:val="24"/>
              </w:rPr>
              <w:t>1791903</w:t>
            </w:r>
          </w:p>
        </w:tc>
        <w:tc>
          <w:tcPr>
            <w:tcW w:w="1276" w:type="dxa"/>
            <w:noWrap/>
          </w:tcPr>
          <w:p w:rsidR="004853CB" w:rsidRPr="00531099" w:rsidRDefault="004853CB" w:rsidP="00721F0D">
            <w:pPr>
              <w:jc w:val="center"/>
              <w:rPr>
                <w:sz w:val="24"/>
                <w:szCs w:val="24"/>
              </w:rPr>
            </w:pPr>
            <w:r w:rsidRPr="00531099">
              <w:rPr>
                <w:sz w:val="24"/>
                <w:szCs w:val="24"/>
              </w:rPr>
              <w:t>1831429</w:t>
            </w:r>
          </w:p>
        </w:tc>
        <w:tc>
          <w:tcPr>
            <w:tcW w:w="1417" w:type="dxa"/>
            <w:noWrap/>
          </w:tcPr>
          <w:p w:rsidR="004853CB" w:rsidRPr="00531099" w:rsidRDefault="004853CB" w:rsidP="00721F0D">
            <w:pPr>
              <w:jc w:val="center"/>
              <w:rPr>
                <w:sz w:val="24"/>
                <w:szCs w:val="24"/>
              </w:rPr>
            </w:pPr>
            <w:r w:rsidRPr="00531099">
              <w:rPr>
                <w:sz w:val="24"/>
                <w:szCs w:val="24"/>
              </w:rPr>
              <w:t>1831429</w:t>
            </w:r>
          </w:p>
        </w:tc>
        <w:tc>
          <w:tcPr>
            <w:tcW w:w="1276" w:type="dxa"/>
          </w:tcPr>
          <w:p w:rsidR="004853CB" w:rsidRPr="00531099" w:rsidRDefault="004853CB" w:rsidP="00721F0D">
            <w:pPr>
              <w:jc w:val="center"/>
              <w:rPr>
                <w:sz w:val="24"/>
                <w:szCs w:val="24"/>
              </w:rPr>
            </w:pPr>
            <w:r w:rsidRPr="00531099">
              <w:rPr>
                <w:sz w:val="24"/>
                <w:szCs w:val="24"/>
              </w:rPr>
              <w:t>5454761</w:t>
            </w:r>
          </w:p>
        </w:tc>
      </w:tr>
      <w:tr w:rsidR="004853CB" w:rsidRPr="00531099" w:rsidTr="00901F9C">
        <w:trPr>
          <w:trHeight w:val="300"/>
        </w:trPr>
        <w:tc>
          <w:tcPr>
            <w:tcW w:w="2268" w:type="dxa"/>
            <w:vMerge/>
          </w:tcPr>
          <w:p w:rsidR="004853CB" w:rsidRPr="00531099" w:rsidRDefault="004853CB" w:rsidP="00901F9C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4853CB" w:rsidRPr="00531099" w:rsidRDefault="004853CB" w:rsidP="00901F9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4853CB" w:rsidRPr="00531099" w:rsidRDefault="004853CB" w:rsidP="00901F9C">
            <w:pPr>
              <w:jc w:val="both"/>
              <w:rPr>
                <w:sz w:val="24"/>
                <w:szCs w:val="24"/>
              </w:rPr>
            </w:pPr>
            <w:r w:rsidRPr="00531099">
              <w:rPr>
                <w:sz w:val="24"/>
                <w:szCs w:val="24"/>
              </w:rPr>
              <w:t>в том числе по ГРБС:</w:t>
            </w:r>
          </w:p>
        </w:tc>
        <w:tc>
          <w:tcPr>
            <w:tcW w:w="992" w:type="dxa"/>
            <w:noWrap/>
          </w:tcPr>
          <w:p w:rsidR="004853CB" w:rsidRPr="00531099" w:rsidRDefault="004853CB" w:rsidP="00901F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noWrap/>
          </w:tcPr>
          <w:p w:rsidR="004853CB" w:rsidRPr="00531099" w:rsidRDefault="004853CB" w:rsidP="00901F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</w:tcPr>
          <w:p w:rsidR="004853CB" w:rsidRPr="00531099" w:rsidRDefault="004853CB" w:rsidP="00901F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noWrap/>
          </w:tcPr>
          <w:p w:rsidR="004853CB" w:rsidRPr="00531099" w:rsidRDefault="004853CB" w:rsidP="00901F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</w:tcPr>
          <w:p w:rsidR="004853CB" w:rsidRPr="00531099" w:rsidRDefault="004853CB" w:rsidP="00721F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</w:tcPr>
          <w:p w:rsidR="004853CB" w:rsidRPr="00531099" w:rsidRDefault="004853CB" w:rsidP="00721F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noWrap/>
          </w:tcPr>
          <w:p w:rsidR="004853CB" w:rsidRPr="00531099" w:rsidRDefault="004853CB" w:rsidP="00721F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4853CB" w:rsidRPr="00531099" w:rsidRDefault="004853CB" w:rsidP="00721F0D">
            <w:pPr>
              <w:jc w:val="center"/>
              <w:rPr>
                <w:sz w:val="24"/>
                <w:szCs w:val="24"/>
              </w:rPr>
            </w:pPr>
          </w:p>
        </w:tc>
      </w:tr>
      <w:tr w:rsidR="004853CB" w:rsidRPr="00531099" w:rsidTr="00901F9C">
        <w:trPr>
          <w:trHeight w:val="300"/>
        </w:trPr>
        <w:tc>
          <w:tcPr>
            <w:tcW w:w="2268" w:type="dxa"/>
            <w:vMerge/>
          </w:tcPr>
          <w:p w:rsidR="004853CB" w:rsidRPr="00531099" w:rsidRDefault="004853CB" w:rsidP="00901F9C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4853CB" w:rsidRPr="00531099" w:rsidRDefault="004853CB" w:rsidP="00901F9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4853CB" w:rsidRPr="00531099" w:rsidRDefault="004853CB" w:rsidP="004B1618">
            <w:pPr>
              <w:rPr>
                <w:sz w:val="24"/>
                <w:szCs w:val="24"/>
              </w:rPr>
            </w:pPr>
            <w:r w:rsidRPr="00531099">
              <w:rPr>
                <w:sz w:val="24"/>
                <w:szCs w:val="24"/>
              </w:rPr>
              <w:t>Администрация Леонтьевского сельсовета</w:t>
            </w:r>
          </w:p>
        </w:tc>
        <w:tc>
          <w:tcPr>
            <w:tcW w:w="992" w:type="dxa"/>
            <w:noWrap/>
          </w:tcPr>
          <w:p w:rsidR="004853CB" w:rsidRPr="00531099" w:rsidRDefault="004853CB" w:rsidP="00901F9C">
            <w:pPr>
              <w:jc w:val="center"/>
              <w:rPr>
                <w:sz w:val="24"/>
                <w:szCs w:val="24"/>
              </w:rPr>
            </w:pPr>
            <w:r w:rsidRPr="00531099">
              <w:rPr>
                <w:sz w:val="24"/>
                <w:szCs w:val="24"/>
              </w:rPr>
              <w:t>412</w:t>
            </w:r>
          </w:p>
        </w:tc>
        <w:tc>
          <w:tcPr>
            <w:tcW w:w="709" w:type="dxa"/>
            <w:noWrap/>
          </w:tcPr>
          <w:p w:rsidR="004853CB" w:rsidRPr="00531099" w:rsidRDefault="004853CB" w:rsidP="00901F9C">
            <w:pPr>
              <w:jc w:val="center"/>
              <w:rPr>
                <w:sz w:val="24"/>
                <w:szCs w:val="24"/>
              </w:rPr>
            </w:pPr>
            <w:r w:rsidRPr="00531099">
              <w:rPr>
                <w:sz w:val="24"/>
                <w:szCs w:val="24"/>
              </w:rPr>
              <w:t>0801</w:t>
            </w:r>
          </w:p>
        </w:tc>
        <w:tc>
          <w:tcPr>
            <w:tcW w:w="992" w:type="dxa"/>
            <w:noWrap/>
          </w:tcPr>
          <w:p w:rsidR="004853CB" w:rsidRPr="00531099" w:rsidRDefault="004853CB" w:rsidP="00901F9C">
            <w:pPr>
              <w:jc w:val="center"/>
              <w:rPr>
                <w:sz w:val="24"/>
                <w:szCs w:val="24"/>
              </w:rPr>
            </w:pPr>
            <w:r w:rsidRPr="00531099">
              <w:rPr>
                <w:sz w:val="24"/>
                <w:szCs w:val="24"/>
              </w:rPr>
              <w:t>0219061</w:t>
            </w:r>
          </w:p>
        </w:tc>
        <w:tc>
          <w:tcPr>
            <w:tcW w:w="567" w:type="dxa"/>
            <w:noWrap/>
          </w:tcPr>
          <w:p w:rsidR="004853CB" w:rsidRPr="00531099" w:rsidRDefault="004853CB" w:rsidP="00901F9C">
            <w:pPr>
              <w:jc w:val="center"/>
              <w:rPr>
                <w:sz w:val="24"/>
                <w:szCs w:val="24"/>
              </w:rPr>
            </w:pPr>
            <w:r w:rsidRPr="00531099">
              <w:rPr>
                <w:sz w:val="24"/>
                <w:szCs w:val="24"/>
              </w:rPr>
              <w:t>610</w:t>
            </w:r>
          </w:p>
        </w:tc>
        <w:tc>
          <w:tcPr>
            <w:tcW w:w="1276" w:type="dxa"/>
            <w:noWrap/>
          </w:tcPr>
          <w:p w:rsidR="004853CB" w:rsidRPr="00531099" w:rsidRDefault="004853CB" w:rsidP="00721F0D">
            <w:pPr>
              <w:jc w:val="center"/>
              <w:rPr>
                <w:sz w:val="24"/>
                <w:szCs w:val="24"/>
              </w:rPr>
            </w:pPr>
            <w:r w:rsidRPr="00531099">
              <w:rPr>
                <w:sz w:val="24"/>
                <w:szCs w:val="24"/>
              </w:rPr>
              <w:t>1791903</w:t>
            </w:r>
          </w:p>
        </w:tc>
        <w:tc>
          <w:tcPr>
            <w:tcW w:w="1276" w:type="dxa"/>
            <w:noWrap/>
          </w:tcPr>
          <w:p w:rsidR="004853CB" w:rsidRPr="00531099" w:rsidRDefault="004853CB" w:rsidP="00721F0D">
            <w:pPr>
              <w:jc w:val="center"/>
              <w:rPr>
                <w:sz w:val="24"/>
                <w:szCs w:val="24"/>
              </w:rPr>
            </w:pPr>
            <w:r w:rsidRPr="00531099">
              <w:rPr>
                <w:sz w:val="24"/>
                <w:szCs w:val="24"/>
              </w:rPr>
              <w:t>1831429</w:t>
            </w:r>
          </w:p>
        </w:tc>
        <w:tc>
          <w:tcPr>
            <w:tcW w:w="1417" w:type="dxa"/>
            <w:noWrap/>
          </w:tcPr>
          <w:p w:rsidR="004853CB" w:rsidRPr="00531099" w:rsidRDefault="004853CB" w:rsidP="00721F0D">
            <w:pPr>
              <w:jc w:val="center"/>
              <w:rPr>
                <w:sz w:val="24"/>
                <w:szCs w:val="24"/>
              </w:rPr>
            </w:pPr>
            <w:r w:rsidRPr="00531099">
              <w:rPr>
                <w:sz w:val="24"/>
                <w:szCs w:val="24"/>
              </w:rPr>
              <w:t>1831429</w:t>
            </w:r>
          </w:p>
        </w:tc>
        <w:tc>
          <w:tcPr>
            <w:tcW w:w="1276" w:type="dxa"/>
          </w:tcPr>
          <w:p w:rsidR="004853CB" w:rsidRPr="00531099" w:rsidRDefault="004853CB" w:rsidP="00721F0D">
            <w:pPr>
              <w:jc w:val="center"/>
              <w:rPr>
                <w:sz w:val="24"/>
                <w:szCs w:val="24"/>
              </w:rPr>
            </w:pPr>
            <w:r w:rsidRPr="00531099">
              <w:rPr>
                <w:sz w:val="24"/>
                <w:szCs w:val="24"/>
              </w:rPr>
              <w:t>5454761</w:t>
            </w:r>
          </w:p>
        </w:tc>
      </w:tr>
    </w:tbl>
    <w:p w:rsidR="004853CB" w:rsidRPr="00531099" w:rsidRDefault="004853CB" w:rsidP="006B4E22">
      <w:pPr>
        <w:rPr>
          <w:sz w:val="24"/>
          <w:szCs w:val="24"/>
        </w:rPr>
      </w:pPr>
    </w:p>
    <w:p w:rsidR="004853CB" w:rsidRPr="00531099" w:rsidRDefault="004853CB" w:rsidP="006B4E22">
      <w:pPr>
        <w:rPr>
          <w:sz w:val="24"/>
          <w:szCs w:val="24"/>
        </w:rPr>
      </w:pPr>
    </w:p>
    <w:p w:rsidR="004853CB" w:rsidRPr="00531099" w:rsidRDefault="004853CB">
      <w:pPr>
        <w:rPr>
          <w:sz w:val="24"/>
          <w:szCs w:val="24"/>
        </w:rPr>
      </w:pPr>
    </w:p>
    <w:tbl>
      <w:tblPr>
        <w:tblW w:w="0" w:type="auto"/>
        <w:tblInd w:w="69" w:type="dxa"/>
        <w:tblLook w:val="0000"/>
      </w:tblPr>
      <w:tblGrid>
        <w:gridCol w:w="8908"/>
        <w:gridCol w:w="5809"/>
      </w:tblGrid>
      <w:tr w:rsidR="004853CB" w:rsidRPr="00531099" w:rsidTr="006B4E22">
        <w:trPr>
          <w:trHeight w:val="1290"/>
        </w:trPr>
        <w:tc>
          <w:tcPr>
            <w:tcW w:w="8908" w:type="dxa"/>
          </w:tcPr>
          <w:p w:rsidR="004853CB" w:rsidRPr="00531099" w:rsidRDefault="004853CB" w:rsidP="00901F9C">
            <w:pPr>
              <w:pStyle w:val="ConsPlusNormal"/>
              <w:ind w:left="39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53CB" w:rsidRPr="00531099" w:rsidRDefault="004853CB" w:rsidP="00901F9C">
            <w:pPr>
              <w:autoSpaceDE w:val="0"/>
              <w:autoSpaceDN w:val="0"/>
              <w:adjustRightInd w:val="0"/>
              <w:ind w:left="39"/>
              <w:rPr>
                <w:sz w:val="24"/>
                <w:szCs w:val="24"/>
              </w:rPr>
            </w:pPr>
          </w:p>
          <w:p w:rsidR="004853CB" w:rsidRPr="00531099" w:rsidRDefault="004853CB" w:rsidP="00901F9C">
            <w:pPr>
              <w:autoSpaceDE w:val="0"/>
              <w:autoSpaceDN w:val="0"/>
              <w:adjustRightInd w:val="0"/>
              <w:ind w:left="39"/>
              <w:rPr>
                <w:sz w:val="24"/>
                <w:szCs w:val="24"/>
              </w:rPr>
            </w:pPr>
          </w:p>
          <w:p w:rsidR="004853CB" w:rsidRPr="00531099" w:rsidRDefault="004853CB" w:rsidP="00901F9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809" w:type="dxa"/>
          </w:tcPr>
          <w:p w:rsidR="004853CB" w:rsidRPr="00531099" w:rsidRDefault="004853CB" w:rsidP="00901F9C">
            <w:pPr>
              <w:autoSpaceDE w:val="0"/>
              <w:autoSpaceDN w:val="0"/>
              <w:rPr>
                <w:sz w:val="24"/>
                <w:szCs w:val="24"/>
              </w:rPr>
            </w:pPr>
            <w:r w:rsidRPr="00531099">
              <w:rPr>
                <w:sz w:val="24"/>
                <w:szCs w:val="24"/>
              </w:rPr>
              <w:t>Приложение № 4</w:t>
            </w:r>
          </w:p>
          <w:p w:rsidR="004853CB" w:rsidRPr="00531099" w:rsidRDefault="004853CB" w:rsidP="0008153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31099">
              <w:rPr>
                <w:sz w:val="24"/>
                <w:szCs w:val="24"/>
              </w:rPr>
              <w:t>к Паспорту муниципальной программы «Ра</w:t>
            </w:r>
            <w:r w:rsidRPr="00531099">
              <w:rPr>
                <w:sz w:val="24"/>
                <w:szCs w:val="24"/>
              </w:rPr>
              <w:t>з</w:t>
            </w:r>
            <w:r w:rsidRPr="00531099">
              <w:rPr>
                <w:sz w:val="24"/>
                <w:szCs w:val="24"/>
              </w:rPr>
              <w:t>витие культуры на территории Леонтьевского  сельсовета Тюхтетского района Красноярск</w:t>
            </w:r>
            <w:r w:rsidRPr="00531099">
              <w:rPr>
                <w:sz w:val="24"/>
                <w:szCs w:val="24"/>
              </w:rPr>
              <w:t>о</w:t>
            </w:r>
            <w:r w:rsidRPr="00531099">
              <w:rPr>
                <w:sz w:val="24"/>
                <w:szCs w:val="24"/>
              </w:rPr>
              <w:t>го края  на 2014-2016»</w:t>
            </w:r>
          </w:p>
          <w:p w:rsidR="004853CB" w:rsidRPr="00531099" w:rsidRDefault="004853CB" w:rsidP="00901F9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4853CB" w:rsidRPr="00531099" w:rsidRDefault="004853CB" w:rsidP="00901F9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4853CB" w:rsidRPr="00531099" w:rsidRDefault="004853CB" w:rsidP="00901F9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</w:tbl>
    <w:p w:rsidR="004853CB" w:rsidRPr="00531099" w:rsidRDefault="004853CB" w:rsidP="006B4E22">
      <w:pPr>
        <w:jc w:val="center"/>
        <w:rPr>
          <w:sz w:val="24"/>
          <w:szCs w:val="24"/>
        </w:rPr>
      </w:pPr>
      <w:r w:rsidRPr="00531099">
        <w:rPr>
          <w:sz w:val="24"/>
          <w:szCs w:val="24"/>
        </w:rPr>
        <w:t>Информация о ресурсном обеспечении и прогнозной оценке расходов на реализацию целей муниципальной программы Леонтьевского  сел</w:t>
      </w:r>
      <w:r w:rsidRPr="00531099">
        <w:rPr>
          <w:sz w:val="24"/>
          <w:szCs w:val="24"/>
        </w:rPr>
        <w:t>ь</w:t>
      </w:r>
      <w:r w:rsidRPr="00531099">
        <w:rPr>
          <w:sz w:val="24"/>
          <w:szCs w:val="24"/>
        </w:rPr>
        <w:t xml:space="preserve">совета с учетом источников финансирования </w:t>
      </w: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268"/>
        <w:gridCol w:w="3402"/>
        <w:gridCol w:w="3828"/>
        <w:gridCol w:w="1417"/>
        <w:gridCol w:w="1276"/>
        <w:gridCol w:w="1276"/>
        <w:gridCol w:w="1417"/>
      </w:tblGrid>
      <w:tr w:rsidR="004853CB" w:rsidRPr="00531099" w:rsidTr="00901F9C">
        <w:trPr>
          <w:trHeight w:val="675"/>
        </w:trPr>
        <w:tc>
          <w:tcPr>
            <w:tcW w:w="2268" w:type="dxa"/>
            <w:vMerge w:val="restart"/>
            <w:vAlign w:val="center"/>
          </w:tcPr>
          <w:p w:rsidR="004853CB" w:rsidRPr="00531099" w:rsidRDefault="004853CB" w:rsidP="00901F9C">
            <w:pPr>
              <w:jc w:val="center"/>
              <w:rPr>
                <w:sz w:val="24"/>
                <w:szCs w:val="24"/>
              </w:rPr>
            </w:pPr>
            <w:r w:rsidRPr="00531099">
              <w:rPr>
                <w:sz w:val="24"/>
                <w:szCs w:val="24"/>
              </w:rPr>
              <w:t>Статус (муниц</w:t>
            </w:r>
            <w:r w:rsidRPr="00531099">
              <w:rPr>
                <w:sz w:val="24"/>
                <w:szCs w:val="24"/>
              </w:rPr>
              <w:t>и</w:t>
            </w:r>
            <w:r w:rsidRPr="00531099">
              <w:rPr>
                <w:sz w:val="24"/>
                <w:szCs w:val="24"/>
              </w:rPr>
              <w:t>пальная пр</w:t>
            </w:r>
            <w:r w:rsidRPr="00531099">
              <w:rPr>
                <w:sz w:val="24"/>
                <w:szCs w:val="24"/>
              </w:rPr>
              <w:t>о</w:t>
            </w:r>
            <w:r w:rsidRPr="00531099">
              <w:rPr>
                <w:sz w:val="24"/>
                <w:szCs w:val="24"/>
              </w:rPr>
              <w:t>грамма, подпр</w:t>
            </w:r>
            <w:r w:rsidRPr="00531099">
              <w:rPr>
                <w:sz w:val="24"/>
                <w:szCs w:val="24"/>
              </w:rPr>
              <w:t>о</w:t>
            </w:r>
            <w:r w:rsidRPr="00531099">
              <w:rPr>
                <w:sz w:val="24"/>
                <w:szCs w:val="24"/>
              </w:rPr>
              <w:t>грамма)</w:t>
            </w:r>
          </w:p>
        </w:tc>
        <w:tc>
          <w:tcPr>
            <w:tcW w:w="3402" w:type="dxa"/>
            <w:vMerge w:val="restart"/>
            <w:vAlign w:val="center"/>
          </w:tcPr>
          <w:p w:rsidR="004853CB" w:rsidRPr="00531099" w:rsidRDefault="004853CB" w:rsidP="00901F9C">
            <w:pPr>
              <w:jc w:val="center"/>
              <w:rPr>
                <w:sz w:val="24"/>
                <w:szCs w:val="24"/>
              </w:rPr>
            </w:pPr>
            <w:r w:rsidRPr="00531099">
              <w:rPr>
                <w:sz w:val="24"/>
                <w:szCs w:val="24"/>
              </w:rPr>
              <w:t>Наименование  програ</w:t>
            </w:r>
            <w:r w:rsidRPr="00531099">
              <w:rPr>
                <w:sz w:val="24"/>
                <w:szCs w:val="24"/>
              </w:rPr>
              <w:t>м</w:t>
            </w:r>
            <w:r w:rsidRPr="00531099">
              <w:rPr>
                <w:sz w:val="24"/>
                <w:szCs w:val="24"/>
              </w:rPr>
              <w:t>мы, подпрограммы</w:t>
            </w:r>
          </w:p>
        </w:tc>
        <w:tc>
          <w:tcPr>
            <w:tcW w:w="3828" w:type="dxa"/>
            <w:vMerge w:val="restart"/>
            <w:vAlign w:val="center"/>
          </w:tcPr>
          <w:p w:rsidR="004853CB" w:rsidRPr="00531099" w:rsidRDefault="004853CB" w:rsidP="00901F9C">
            <w:pPr>
              <w:jc w:val="center"/>
              <w:rPr>
                <w:sz w:val="24"/>
                <w:szCs w:val="24"/>
              </w:rPr>
            </w:pPr>
            <w:r w:rsidRPr="00531099">
              <w:rPr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5386" w:type="dxa"/>
            <w:gridSpan w:val="4"/>
            <w:vAlign w:val="center"/>
          </w:tcPr>
          <w:p w:rsidR="004853CB" w:rsidRPr="00531099" w:rsidRDefault="004853CB" w:rsidP="00901F9C">
            <w:pPr>
              <w:jc w:val="center"/>
              <w:rPr>
                <w:sz w:val="24"/>
                <w:szCs w:val="24"/>
              </w:rPr>
            </w:pPr>
            <w:r w:rsidRPr="00531099">
              <w:rPr>
                <w:sz w:val="24"/>
                <w:szCs w:val="24"/>
              </w:rPr>
              <w:t>Оценка расходов</w:t>
            </w:r>
            <w:r w:rsidRPr="00531099">
              <w:rPr>
                <w:sz w:val="24"/>
                <w:szCs w:val="24"/>
              </w:rPr>
              <w:br/>
              <w:t>(руб.), годы</w:t>
            </w:r>
          </w:p>
        </w:tc>
      </w:tr>
      <w:tr w:rsidR="004853CB" w:rsidRPr="00531099" w:rsidTr="00901F9C">
        <w:trPr>
          <w:trHeight w:val="758"/>
        </w:trPr>
        <w:tc>
          <w:tcPr>
            <w:tcW w:w="2268" w:type="dxa"/>
            <w:vMerge/>
            <w:vAlign w:val="center"/>
          </w:tcPr>
          <w:p w:rsidR="004853CB" w:rsidRPr="00531099" w:rsidRDefault="004853CB" w:rsidP="00901F9C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vMerge/>
            <w:vAlign w:val="center"/>
          </w:tcPr>
          <w:p w:rsidR="004853CB" w:rsidRPr="00531099" w:rsidRDefault="004853CB" w:rsidP="00901F9C">
            <w:pPr>
              <w:rPr>
                <w:sz w:val="24"/>
                <w:szCs w:val="24"/>
              </w:rPr>
            </w:pPr>
          </w:p>
        </w:tc>
        <w:tc>
          <w:tcPr>
            <w:tcW w:w="3828" w:type="dxa"/>
            <w:vMerge/>
            <w:vAlign w:val="center"/>
          </w:tcPr>
          <w:p w:rsidR="004853CB" w:rsidRPr="00531099" w:rsidRDefault="004853CB" w:rsidP="00901F9C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4853CB" w:rsidRPr="00531099" w:rsidRDefault="004853CB" w:rsidP="00901F9C">
            <w:pPr>
              <w:jc w:val="center"/>
              <w:rPr>
                <w:sz w:val="24"/>
                <w:szCs w:val="24"/>
              </w:rPr>
            </w:pPr>
            <w:r w:rsidRPr="00531099">
              <w:rPr>
                <w:sz w:val="24"/>
                <w:szCs w:val="24"/>
              </w:rPr>
              <w:t xml:space="preserve">2014 </w:t>
            </w:r>
          </w:p>
          <w:p w:rsidR="004853CB" w:rsidRPr="00531099" w:rsidRDefault="004853CB" w:rsidP="00901F9C">
            <w:pPr>
              <w:jc w:val="center"/>
              <w:rPr>
                <w:sz w:val="24"/>
                <w:szCs w:val="24"/>
              </w:rPr>
            </w:pPr>
            <w:r w:rsidRPr="00531099">
              <w:rPr>
                <w:sz w:val="24"/>
                <w:szCs w:val="24"/>
              </w:rPr>
              <w:t>год</w:t>
            </w:r>
          </w:p>
        </w:tc>
        <w:tc>
          <w:tcPr>
            <w:tcW w:w="1276" w:type="dxa"/>
          </w:tcPr>
          <w:p w:rsidR="004853CB" w:rsidRPr="00531099" w:rsidRDefault="004853CB" w:rsidP="00901F9C">
            <w:pPr>
              <w:jc w:val="center"/>
              <w:rPr>
                <w:sz w:val="24"/>
                <w:szCs w:val="24"/>
              </w:rPr>
            </w:pPr>
            <w:r w:rsidRPr="00531099">
              <w:rPr>
                <w:sz w:val="24"/>
                <w:szCs w:val="24"/>
              </w:rPr>
              <w:t xml:space="preserve">2015 год </w:t>
            </w:r>
          </w:p>
        </w:tc>
        <w:tc>
          <w:tcPr>
            <w:tcW w:w="1276" w:type="dxa"/>
          </w:tcPr>
          <w:p w:rsidR="004853CB" w:rsidRPr="00531099" w:rsidRDefault="004853CB" w:rsidP="00901F9C">
            <w:pPr>
              <w:jc w:val="center"/>
              <w:rPr>
                <w:sz w:val="24"/>
                <w:szCs w:val="24"/>
              </w:rPr>
            </w:pPr>
            <w:r w:rsidRPr="00531099">
              <w:rPr>
                <w:sz w:val="24"/>
                <w:szCs w:val="24"/>
              </w:rPr>
              <w:t>2016 год</w:t>
            </w:r>
          </w:p>
        </w:tc>
        <w:tc>
          <w:tcPr>
            <w:tcW w:w="1417" w:type="dxa"/>
          </w:tcPr>
          <w:p w:rsidR="004853CB" w:rsidRPr="00531099" w:rsidRDefault="004853CB" w:rsidP="00901F9C">
            <w:pPr>
              <w:jc w:val="center"/>
              <w:rPr>
                <w:sz w:val="24"/>
                <w:szCs w:val="24"/>
              </w:rPr>
            </w:pPr>
            <w:r w:rsidRPr="00531099">
              <w:rPr>
                <w:sz w:val="24"/>
                <w:szCs w:val="24"/>
              </w:rPr>
              <w:t>Итого на период</w:t>
            </w:r>
          </w:p>
        </w:tc>
      </w:tr>
      <w:tr w:rsidR="004853CB" w:rsidRPr="00531099" w:rsidTr="00E118C0">
        <w:trPr>
          <w:trHeight w:val="320"/>
        </w:trPr>
        <w:tc>
          <w:tcPr>
            <w:tcW w:w="2268" w:type="dxa"/>
            <w:vMerge w:val="restart"/>
          </w:tcPr>
          <w:p w:rsidR="004853CB" w:rsidRPr="00531099" w:rsidRDefault="004853CB" w:rsidP="00901F9C">
            <w:pPr>
              <w:rPr>
                <w:sz w:val="24"/>
                <w:szCs w:val="24"/>
              </w:rPr>
            </w:pPr>
            <w:r w:rsidRPr="00531099">
              <w:rPr>
                <w:sz w:val="24"/>
                <w:szCs w:val="24"/>
              </w:rPr>
              <w:t>Муниципальная программа</w:t>
            </w:r>
          </w:p>
        </w:tc>
        <w:tc>
          <w:tcPr>
            <w:tcW w:w="3402" w:type="dxa"/>
            <w:vMerge w:val="restart"/>
          </w:tcPr>
          <w:p w:rsidR="004853CB" w:rsidRPr="00531099" w:rsidRDefault="004853CB" w:rsidP="0008153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31099">
              <w:rPr>
                <w:sz w:val="24"/>
                <w:szCs w:val="24"/>
              </w:rPr>
              <w:t xml:space="preserve"> «Развитие культуры на терр</w:t>
            </w:r>
            <w:r w:rsidRPr="00531099">
              <w:rPr>
                <w:sz w:val="24"/>
                <w:szCs w:val="24"/>
              </w:rPr>
              <w:t>и</w:t>
            </w:r>
            <w:r w:rsidRPr="00531099">
              <w:rPr>
                <w:sz w:val="24"/>
                <w:szCs w:val="24"/>
              </w:rPr>
              <w:t>тории Леонтьевского  сельс</w:t>
            </w:r>
            <w:r w:rsidRPr="00531099">
              <w:rPr>
                <w:sz w:val="24"/>
                <w:szCs w:val="24"/>
              </w:rPr>
              <w:t>о</w:t>
            </w:r>
            <w:r w:rsidRPr="00531099">
              <w:rPr>
                <w:sz w:val="24"/>
                <w:szCs w:val="24"/>
              </w:rPr>
              <w:t>вета Тюхтетск</w:t>
            </w:r>
            <w:r w:rsidRPr="00531099">
              <w:rPr>
                <w:sz w:val="24"/>
                <w:szCs w:val="24"/>
              </w:rPr>
              <w:t>о</w:t>
            </w:r>
            <w:r w:rsidRPr="00531099">
              <w:rPr>
                <w:sz w:val="24"/>
                <w:szCs w:val="24"/>
              </w:rPr>
              <w:t>го района Красноярского края  на 2014-2016»</w:t>
            </w:r>
          </w:p>
          <w:p w:rsidR="004853CB" w:rsidRPr="00531099" w:rsidRDefault="004853CB" w:rsidP="00901F9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828" w:type="dxa"/>
          </w:tcPr>
          <w:p w:rsidR="004853CB" w:rsidRPr="00531099" w:rsidRDefault="004853CB" w:rsidP="00901F9C">
            <w:pPr>
              <w:jc w:val="both"/>
              <w:rPr>
                <w:sz w:val="24"/>
                <w:szCs w:val="24"/>
              </w:rPr>
            </w:pPr>
            <w:r w:rsidRPr="00531099">
              <w:rPr>
                <w:sz w:val="24"/>
                <w:szCs w:val="24"/>
              </w:rPr>
              <w:t>Всего</w:t>
            </w:r>
          </w:p>
        </w:tc>
        <w:tc>
          <w:tcPr>
            <w:tcW w:w="1417" w:type="dxa"/>
            <w:noWrap/>
          </w:tcPr>
          <w:p w:rsidR="004853CB" w:rsidRPr="00531099" w:rsidRDefault="004853CB" w:rsidP="00721F0D">
            <w:pPr>
              <w:jc w:val="center"/>
              <w:rPr>
                <w:sz w:val="24"/>
                <w:szCs w:val="24"/>
              </w:rPr>
            </w:pPr>
            <w:r w:rsidRPr="00531099">
              <w:rPr>
                <w:sz w:val="24"/>
                <w:szCs w:val="24"/>
              </w:rPr>
              <w:t>1791903</w:t>
            </w:r>
          </w:p>
        </w:tc>
        <w:tc>
          <w:tcPr>
            <w:tcW w:w="1276" w:type="dxa"/>
            <w:noWrap/>
          </w:tcPr>
          <w:p w:rsidR="004853CB" w:rsidRPr="00531099" w:rsidRDefault="004853CB" w:rsidP="00721F0D">
            <w:pPr>
              <w:jc w:val="center"/>
              <w:rPr>
                <w:sz w:val="24"/>
                <w:szCs w:val="24"/>
              </w:rPr>
            </w:pPr>
            <w:r w:rsidRPr="00531099">
              <w:rPr>
                <w:sz w:val="24"/>
                <w:szCs w:val="24"/>
              </w:rPr>
              <w:t>1831429</w:t>
            </w:r>
          </w:p>
        </w:tc>
        <w:tc>
          <w:tcPr>
            <w:tcW w:w="1276" w:type="dxa"/>
            <w:noWrap/>
          </w:tcPr>
          <w:p w:rsidR="004853CB" w:rsidRPr="00531099" w:rsidRDefault="004853CB" w:rsidP="00721F0D">
            <w:pPr>
              <w:jc w:val="center"/>
              <w:rPr>
                <w:sz w:val="24"/>
                <w:szCs w:val="24"/>
              </w:rPr>
            </w:pPr>
            <w:r w:rsidRPr="00531099">
              <w:rPr>
                <w:sz w:val="24"/>
                <w:szCs w:val="24"/>
              </w:rPr>
              <w:t>1831429</w:t>
            </w:r>
          </w:p>
        </w:tc>
        <w:tc>
          <w:tcPr>
            <w:tcW w:w="1417" w:type="dxa"/>
          </w:tcPr>
          <w:p w:rsidR="004853CB" w:rsidRPr="00531099" w:rsidRDefault="004853CB" w:rsidP="00721F0D">
            <w:pPr>
              <w:jc w:val="center"/>
              <w:rPr>
                <w:sz w:val="24"/>
                <w:szCs w:val="24"/>
              </w:rPr>
            </w:pPr>
            <w:r w:rsidRPr="00531099">
              <w:rPr>
                <w:sz w:val="24"/>
                <w:szCs w:val="24"/>
              </w:rPr>
              <w:t>5454761</w:t>
            </w:r>
          </w:p>
        </w:tc>
      </w:tr>
      <w:tr w:rsidR="004853CB" w:rsidRPr="00531099" w:rsidTr="00901F9C">
        <w:trPr>
          <w:trHeight w:val="360"/>
        </w:trPr>
        <w:tc>
          <w:tcPr>
            <w:tcW w:w="2268" w:type="dxa"/>
            <w:vMerge/>
            <w:vAlign w:val="center"/>
          </w:tcPr>
          <w:p w:rsidR="004853CB" w:rsidRPr="00531099" w:rsidRDefault="004853CB" w:rsidP="00901F9C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vMerge/>
            <w:vAlign w:val="center"/>
          </w:tcPr>
          <w:p w:rsidR="004853CB" w:rsidRPr="00531099" w:rsidRDefault="004853CB" w:rsidP="00901F9C">
            <w:pPr>
              <w:rPr>
                <w:sz w:val="24"/>
                <w:szCs w:val="24"/>
              </w:rPr>
            </w:pPr>
          </w:p>
        </w:tc>
        <w:tc>
          <w:tcPr>
            <w:tcW w:w="3828" w:type="dxa"/>
          </w:tcPr>
          <w:p w:rsidR="004853CB" w:rsidRPr="00531099" w:rsidRDefault="004853CB" w:rsidP="00901F9C">
            <w:pPr>
              <w:jc w:val="both"/>
              <w:rPr>
                <w:sz w:val="24"/>
                <w:szCs w:val="24"/>
              </w:rPr>
            </w:pPr>
            <w:r w:rsidRPr="00531099">
              <w:rPr>
                <w:sz w:val="24"/>
                <w:szCs w:val="24"/>
              </w:rPr>
              <w:t>в том числе:</w:t>
            </w:r>
          </w:p>
        </w:tc>
        <w:tc>
          <w:tcPr>
            <w:tcW w:w="1417" w:type="dxa"/>
            <w:noWrap/>
            <w:vAlign w:val="center"/>
          </w:tcPr>
          <w:p w:rsidR="004853CB" w:rsidRPr="00531099" w:rsidRDefault="004853CB" w:rsidP="00901F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center"/>
          </w:tcPr>
          <w:p w:rsidR="004853CB" w:rsidRPr="00531099" w:rsidRDefault="004853CB" w:rsidP="00901F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center"/>
          </w:tcPr>
          <w:p w:rsidR="004853CB" w:rsidRPr="00531099" w:rsidRDefault="004853CB" w:rsidP="00901F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4853CB" w:rsidRPr="00531099" w:rsidRDefault="004853CB" w:rsidP="00901F9C">
            <w:pPr>
              <w:jc w:val="center"/>
              <w:rPr>
                <w:sz w:val="24"/>
                <w:szCs w:val="24"/>
              </w:rPr>
            </w:pPr>
          </w:p>
        </w:tc>
      </w:tr>
      <w:tr w:rsidR="004853CB" w:rsidRPr="00531099" w:rsidTr="00901F9C">
        <w:trPr>
          <w:trHeight w:val="359"/>
        </w:trPr>
        <w:tc>
          <w:tcPr>
            <w:tcW w:w="2268" w:type="dxa"/>
            <w:vMerge/>
            <w:vAlign w:val="center"/>
          </w:tcPr>
          <w:p w:rsidR="004853CB" w:rsidRPr="00531099" w:rsidRDefault="004853CB" w:rsidP="00901F9C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vMerge/>
            <w:vAlign w:val="center"/>
          </w:tcPr>
          <w:p w:rsidR="004853CB" w:rsidRPr="00531099" w:rsidRDefault="004853CB" w:rsidP="00901F9C">
            <w:pPr>
              <w:rPr>
                <w:sz w:val="24"/>
                <w:szCs w:val="24"/>
              </w:rPr>
            </w:pPr>
          </w:p>
        </w:tc>
        <w:tc>
          <w:tcPr>
            <w:tcW w:w="3828" w:type="dxa"/>
          </w:tcPr>
          <w:p w:rsidR="004853CB" w:rsidRPr="00531099" w:rsidRDefault="004853CB" w:rsidP="00901F9C">
            <w:pPr>
              <w:rPr>
                <w:sz w:val="24"/>
                <w:szCs w:val="24"/>
              </w:rPr>
            </w:pPr>
            <w:r w:rsidRPr="00531099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417" w:type="dxa"/>
            <w:noWrap/>
            <w:vAlign w:val="center"/>
          </w:tcPr>
          <w:p w:rsidR="004853CB" w:rsidRPr="00531099" w:rsidRDefault="004853CB" w:rsidP="00901F9C">
            <w:pPr>
              <w:jc w:val="center"/>
              <w:rPr>
                <w:sz w:val="24"/>
                <w:szCs w:val="24"/>
              </w:rPr>
            </w:pPr>
            <w:r w:rsidRPr="00531099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noWrap/>
            <w:vAlign w:val="center"/>
          </w:tcPr>
          <w:p w:rsidR="004853CB" w:rsidRPr="00531099" w:rsidRDefault="004853CB" w:rsidP="00901F9C">
            <w:pPr>
              <w:jc w:val="center"/>
              <w:rPr>
                <w:sz w:val="24"/>
                <w:szCs w:val="24"/>
              </w:rPr>
            </w:pPr>
            <w:r w:rsidRPr="00531099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noWrap/>
            <w:vAlign w:val="center"/>
          </w:tcPr>
          <w:p w:rsidR="004853CB" w:rsidRPr="00531099" w:rsidRDefault="004853CB" w:rsidP="00901F9C">
            <w:pPr>
              <w:jc w:val="center"/>
              <w:rPr>
                <w:sz w:val="24"/>
                <w:szCs w:val="24"/>
              </w:rPr>
            </w:pPr>
            <w:r w:rsidRPr="00531099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4853CB" w:rsidRPr="00531099" w:rsidRDefault="004853CB" w:rsidP="00901F9C">
            <w:pPr>
              <w:jc w:val="center"/>
              <w:rPr>
                <w:sz w:val="24"/>
                <w:szCs w:val="24"/>
              </w:rPr>
            </w:pPr>
            <w:r w:rsidRPr="00531099">
              <w:rPr>
                <w:sz w:val="24"/>
                <w:szCs w:val="24"/>
              </w:rPr>
              <w:t>-</w:t>
            </w:r>
          </w:p>
        </w:tc>
      </w:tr>
      <w:tr w:rsidR="004853CB" w:rsidRPr="00531099" w:rsidTr="00901F9C">
        <w:trPr>
          <w:trHeight w:val="359"/>
        </w:trPr>
        <w:tc>
          <w:tcPr>
            <w:tcW w:w="2268" w:type="dxa"/>
            <w:vMerge/>
            <w:vAlign w:val="center"/>
          </w:tcPr>
          <w:p w:rsidR="004853CB" w:rsidRPr="00531099" w:rsidRDefault="004853CB" w:rsidP="00901F9C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vMerge/>
            <w:vAlign w:val="center"/>
          </w:tcPr>
          <w:p w:rsidR="004853CB" w:rsidRPr="00531099" w:rsidRDefault="004853CB" w:rsidP="00901F9C">
            <w:pPr>
              <w:rPr>
                <w:sz w:val="24"/>
                <w:szCs w:val="24"/>
              </w:rPr>
            </w:pPr>
          </w:p>
        </w:tc>
        <w:tc>
          <w:tcPr>
            <w:tcW w:w="3828" w:type="dxa"/>
          </w:tcPr>
          <w:p w:rsidR="004853CB" w:rsidRPr="00531099" w:rsidRDefault="004853CB" w:rsidP="00901F9C">
            <w:pPr>
              <w:rPr>
                <w:sz w:val="24"/>
                <w:szCs w:val="24"/>
              </w:rPr>
            </w:pPr>
            <w:r w:rsidRPr="00531099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417" w:type="dxa"/>
            <w:noWrap/>
            <w:vAlign w:val="center"/>
          </w:tcPr>
          <w:p w:rsidR="004853CB" w:rsidRPr="00531099" w:rsidRDefault="004853CB" w:rsidP="00901F9C">
            <w:pPr>
              <w:jc w:val="center"/>
              <w:rPr>
                <w:sz w:val="24"/>
                <w:szCs w:val="24"/>
              </w:rPr>
            </w:pPr>
            <w:r w:rsidRPr="00531099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noWrap/>
            <w:vAlign w:val="center"/>
          </w:tcPr>
          <w:p w:rsidR="004853CB" w:rsidRPr="00531099" w:rsidRDefault="004853CB" w:rsidP="00901F9C">
            <w:pPr>
              <w:jc w:val="center"/>
              <w:rPr>
                <w:sz w:val="24"/>
                <w:szCs w:val="24"/>
              </w:rPr>
            </w:pPr>
            <w:r w:rsidRPr="00531099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noWrap/>
            <w:vAlign w:val="center"/>
          </w:tcPr>
          <w:p w:rsidR="004853CB" w:rsidRPr="00531099" w:rsidRDefault="004853CB" w:rsidP="00901F9C">
            <w:pPr>
              <w:jc w:val="center"/>
              <w:rPr>
                <w:sz w:val="24"/>
                <w:szCs w:val="24"/>
              </w:rPr>
            </w:pPr>
            <w:r w:rsidRPr="00531099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4853CB" w:rsidRPr="00531099" w:rsidRDefault="004853CB" w:rsidP="00901F9C">
            <w:pPr>
              <w:jc w:val="center"/>
              <w:rPr>
                <w:sz w:val="24"/>
                <w:szCs w:val="24"/>
              </w:rPr>
            </w:pPr>
            <w:r w:rsidRPr="00531099">
              <w:rPr>
                <w:sz w:val="24"/>
                <w:szCs w:val="24"/>
              </w:rPr>
              <w:t>-</w:t>
            </w:r>
          </w:p>
        </w:tc>
      </w:tr>
      <w:tr w:rsidR="004853CB" w:rsidRPr="00531099" w:rsidTr="00901F9C">
        <w:trPr>
          <w:trHeight w:val="359"/>
        </w:trPr>
        <w:tc>
          <w:tcPr>
            <w:tcW w:w="2268" w:type="dxa"/>
            <w:vMerge/>
            <w:vAlign w:val="center"/>
          </w:tcPr>
          <w:p w:rsidR="004853CB" w:rsidRPr="00531099" w:rsidRDefault="004853CB" w:rsidP="00901F9C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vMerge/>
            <w:vAlign w:val="center"/>
          </w:tcPr>
          <w:p w:rsidR="004853CB" w:rsidRPr="00531099" w:rsidRDefault="004853CB" w:rsidP="00901F9C">
            <w:pPr>
              <w:rPr>
                <w:sz w:val="24"/>
                <w:szCs w:val="24"/>
              </w:rPr>
            </w:pPr>
          </w:p>
        </w:tc>
        <w:tc>
          <w:tcPr>
            <w:tcW w:w="3828" w:type="dxa"/>
          </w:tcPr>
          <w:p w:rsidR="004853CB" w:rsidRPr="00531099" w:rsidRDefault="004853CB" w:rsidP="00901F9C">
            <w:pPr>
              <w:rPr>
                <w:sz w:val="24"/>
                <w:szCs w:val="24"/>
              </w:rPr>
            </w:pPr>
            <w:r w:rsidRPr="00531099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417" w:type="dxa"/>
            <w:noWrap/>
            <w:vAlign w:val="center"/>
          </w:tcPr>
          <w:p w:rsidR="004853CB" w:rsidRPr="00531099" w:rsidRDefault="004853CB" w:rsidP="00901F9C">
            <w:pPr>
              <w:jc w:val="center"/>
              <w:rPr>
                <w:sz w:val="24"/>
                <w:szCs w:val="24"/>
              </w:rPr>
            </w:pPr>
            <w:r w:rsidRPr="00531099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noWrap/>
            <w:vAlign w:val="center"/>
          </w:tcPr>
          <w:p w:rsidR="004853CB" w:rsidRPr="00531099" w:rsidRDefault="004853CB" w:rsidP="00901F9C">
            <w:pPr>
              <w:jc w:val="center"/>
              <w:rPr>
                <w:sz w:val="24"/>
                <w:szCs w:val="24"/>
              </w:rPr>
            </w:pPr>
            <w:r w:rsidRPr="00531099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noWrap/>
            <w:vAlign w:val="center"/>
          </w:tcPr>
          <w:p w:rsidR="004853CB" w:rsidRPr="00531099" w:rsidRDefault="004853CB" w:rsidP="00901F9C">
            <w:pPr>
              <w:jc w:val="center"/>
              <w:rPr>
                <w:sz w:val="24"/>
                <w:szCs w:val="24"/>
              </w:rPr>
            </w:pPr>
            <w:r w:rsidRPr="00531099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4853CB" w:rsidRPr="00531099" w:rsidRDefault="004853CB" w:rsidP="00901F9C">
            <w:pPr>
              <w:jc w:val="center"/>
              <w:rPr>
                <w:sz w:val="24"/>
                <w:szCs w:val="24"/>
              </w:rPr>
            </w:pPr>
            <w:r w:rsidRPr="00531099">
              <w:rPr>
                <w:sz w:val="24"/>
                <w:szCs w:val="24"/>
              </w:rPr>
              <w:t>-</w:t>
            </w:r>
          </w:p>
        </w:tc>
      </w:tr>
      <w:tr w:rsidR="004853CB" w:rsidRPr="00531099" w:rsidTr="0009551E">
        <w:trPr>
          <w:trHeight w:val="359"/>
        </w:trPr>
        <w:tc>
          <w:tcPr>
            <w:tcW w:w="2268" w:type="dxa"/>
            <w:vMerge/>
            <w:vAlign w:val="center"/>
          </w:tcPr>
          <w:p w:rsidR="004853CB" w:rsidRPr="00531099" w:rsidRDefault="004853CB" w:rsidP="00901F9C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vMerge/>
            <w:vAlign w:val="center"/>
          </w:tcPr>
          <w:p w:rsidR="004853CB" w:rsidRPr="00531099" w:rsidRDefault="004853CB" w:rsidP="00901F9C">
            <w:pPr>
              <w:rPr>
                <w:sz w:val="24"/>
                <w:szCs w:val="24"/>
              </w:rPr>
            </w:pPr>
          </w:p>
        </w:tc>
        <w:tc>
          <w:tcPr>
            <w:tcW w:w="3828" w:type="dxa"/>
          </w:tcPr>
          <w:p w:rsidR="004853CB" w:rsidRPr="00531099" w:rsidRDefault="004853CB" w:rsidP="00324DA4">
            <w:pPr>
              <w:rPr>
                <w:sz w:val="24"/>
                <w:szCs w:val="24"/>
              </w:rPr>
            </w:pPr>
            <w:r w:rsidRPr="00531099">
              <w:rPr>
                <w:sz w:val="24"/>
                <w:szCs w:val="24"/>
              </w:rPr>
              <w:t>бюджет Леонтьевского  сел</w:t>
            </w:r>
            <w:r w:rsidRPr="00531099">
              <w:rPr>
                <w:sz w:val="24"/>
                <w:szCs w:val="24"/>
              </w:rPr>
              <w:t>ь</w:t>
            </w:r>
            <w:r w:rsidRPr="00531099">
              <w:rPr>
                <w:sz w:val="24"/>
                <w:szCs w:val="24"/>
              </w:rPr>
              <w:t>совета</w:t>
            </w:r>
          </w:p>
        </w:tc>
        <w:tc>
          <w:tcPr>
            <w:tcW w:w="1417" w:type="dxa"/>
            <w:noWrap/>
          </w:tcPr>
          <w:p w:rsidR="004853CB" w:rsidRPr="00531099" w:rsidRDefault="004853CB" w:rsidP="00721F0D">
            <w:pPr>
              <w:jc w:val="center"/>
              <w:rPr>
                <w:sz w:val="24"/>
                <w:szCs w:val="24"/>
              </w:rPr>
            </w:pPr>
            <w:r w:rsidRPr="00531099">
              <w:rPr>
                <w:sz w:val="24"/>
                <w:szCs w:val="24"/>
              </w:rPr>
              <w:t>1791903</w:t>
            </w:r>
          </w:p>
        </w:tc>
        <w:tc>
          <w:tcPr>
            <w:tcW w:w="1276" w:type="dxa"/>
            <w:noWrap/>
          </w:tcPr>
          <w:p w:rsidR="004853CB" w:rsidRPr="00531099" w:rsidRDefault="004853CB" w:rsidP="00721F0D">
            <w:pPr>
              <w:jc w:val="center"/>
              <w:rPr>
                <w:sz w:val="24"/>
                <w:szCs w:val="24"/>
              </w:rPr>
            </w:pPr>
            <w:r w:rsidRPr="00531099">
              <w:rPr>
                <w:sz w:val="24"/>
                <w:szCs w:val="24"/>
              </w:rPr>
              <w:t>1831429</w:t>
            </w:r>
          </w:p>
        </w:tc>
        <w:tc>
          <w:tcPr>
            <w:tcW w:w="1276" w:type="dxa"/>
            <w:noWrap/>
          </w:tcPr>
          <w:p w:rsidR="004853CB" w:rsidRPr="00531099" w:rsidRDefault="004853CB" w:rsidP="00721F0D">
            <w:pPr>
              <w:jc w:val="center"/>
              <w:rPr>
                <w:sz w:val="24"/>
                <w:szCs w:val="24"/>
              </w:rPr>
            </w:pPr>
            <w:r w:rsidRPr="00531099">
              <w:rPr>
                <w:sz w:val="24"/>
                <w:szCs w:val="24"/>
              </w:rPr>
              <w:t>1831429</w:t>
            </w:r>
          </w:p>
        </w:tc>
        <w:tc>
          <w:tcPr>
            <w:tcW w:w="1417" w:type="dxa"/>
          </w:tcPr>
          <w:p w:rsidR="004853CB" w:rsidRPr="00531099" w:rsidRDefault="004853CB" w:rsidP="00721F0D">
            <w:pPr>
              <w:jc w:val="center"/>
              <w:rPr>
                <w:sz w:val="24"/>
                <w:szCs w:val="24"/>
              </w:rPr>
            </w:pPr>
            <w:r w:rsidRPr="00531099">
              <w:rPr>
                <w:sz w:val="24"/>
                <w:szCs w:val="24"/>
              </w:rPr>
              <w:t>5454761</w:t>
            </w:r>
          </w:p>
        </w:tc>
      </w:tr>
      <w:tr w:rsidR="004853CB" w:rsidRPr="00531099" w:rsidTr="00901F9C">
        <w:trPr>
          <w:trHeight w:val="359"/>
        </w:trPr>
        <w:tc>
          <w:tcPr>
            <w:tcW w:w="2268" w:type="dxa"/>
            <w:vMerge/>
            <w:vAlign w:val="center"/>
          </w:tcPr>
          <w:p w:rsidR="004853CB" w:rsidRPr="00531099" w:rsidRDefault="004853CB" w:rsidP="00901F9C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vMerge/>
            <w:vAlign w:val="center"/>
          </w:tcPr>
          <w:p w:rsidR="004853CB" w:rsidRPr="00531099" w:rsidRDefault="004853CB" w:rsidP="00901F9C">
            <w:pPr>
              <w:rPr>
                <w:sz w:val="24"/>
                <w:szCs w:val="24"/>
              </w:rPr>
            </w:pPr>
          </w:p>
        </w:tc>
        <w:tc>
          <w:tcPr>
            <w:tcW w:w="3828" w:type="dxa"/>
          </w:tcPr>
          <w:p w:rsidR="004853CB" w:rsidRPr="00531099" w:rsidRDefault="004853CB" w:rsidP="00901F9C">
            <w:pPr>
              <w:rPr>
                <w:sz w:val="24"/>
                <w:szCs w:val="24"/>
              </w:rPr>
            </w:pPr>
            <w:r w:rsidRPr="00531099">
              <w:rPr>
                <w:sz w:val="24"/>
                <w:szCs w:val="24"/>
              </w:rPr>
              <w:t>юридические лица</w:t>
            </w:r>
          </w:p>
        </w:tc>
        <w:tc>
          <w:tcPr>
            <w:tcW w:w="1417" w:type="dxa"/>
            <w:noWrap/>
            <w:vAlign w:val="center"/>
          </w:tcPr>
          <w:p w:rsidR="004853CB" w:rsidRPr="00531099" w:rsidRDefault="004853CB" w:rsidP="00901F9C">
            <w:pPr>
              <w:jc w:val="center"/>
              <w:rPr>
                <w:sz w:val="24"/>
                <w:szCs w:val="24"/>
              </w:rPr>
            </w:pPr>
            <w:r w:rsidRPr="00531099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noWrap/>
            <w:vAlign w:val="center"/>
          </w:tcPr>
          <w:p w:rsidR="004853CB" w:rsidRPr="00531099" w:rsidRDefault="004853CB" w:rsidP="00901F9C">
            <w:pPr>
              <w:jc w:val="center"/>
              <w:rPr>
                <w:sz w:val="24"/>
                <w:szCs w:val="24"/>
              </w:rPr>
            </w:pPr>
            <w:r w:rsidRPr="00531099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noWrap/>
            <w:vAlign w:val="center"/>
          </w:tcPr>
          <w:p w:rsidR="004853CB" w:rsidRPr="00531099" w:rsidRDefault="004853CB" w:rsidP="00901F9C">
            <w:pPr>
              <w:jc w:val="center"/>
              <w:rPr>
                <w:sz w:val="24"/>
                <w:szCs w:val="24"/>
              </w:rPr>
            </w:pPr>
            <w:r w:rsidRPr="00531099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4853CB" w:rsidRPr="00531099" w:rsidRDefault="004853CB" w:rsidP="00901F9C">
            <w:pPr>
              <w:jc w:val="center"/>
              <w:rPr>
                <w:sz w:val="24"/>
                <w:szCs w:val="24"/>
              </w:rPr>
            </w:pPr>
            <w:r w:rsidRPr="00531099">
              <w:rPr>
                <w:sz w:val="24"/>
                <w:szCs w:val="24"/>
              </w:rPr>
              <w:t>-</w:t>
            </w:r>
          </w:p>
        </w:tc>
      </w:tr>
    </w:tbl>
    <w:p w:rsidR="004853CB" w:rsidRPr="00531099" w:rsidRDefault="004853CB" w:rsidP="006B4E22">
      <w:pPr>
        <w:rPr>
          <w:sz w:val="24"/>
          <w:szCs w:val="24"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268"/>
        <w:gridCol w:w="3402"/>
        <w:gridCol w:w="3828"/>
        <w:gridCol w:w="1417"/>
        <w:gridCol w:w="1276"/>
        <w:gridCol w:w="1276"/>
        <w:gridCol w:w="1417"/>
      </w:tblGrid>
      <w:tr w:rsidR="004853CB" w:rsidRPr="00531099" w:rsidTr="0022488E">
        <w:trPr>
          <w:trHeight w:val="300"/>
        </w:trPr>
        <w:tc>
          <w:tcPr>
            <w:tcW w:w="2268" w:type="dxa"/>
            <w:vMerge w:val="restart"/>
          </w:tcPr>
          <w:p w:rsidR="004853CB" w:rsidRPr="00531099" w:rsidRDefault="004853CB" w:rsidP="00901F9C">
            <w:pPr>
              <w:rPr>
                <w:sz w:val="24"/>
                <w:szCs w:val="24"/>
              </w:rPr>
            </w:pPr>
            <w:r w:rsidRPr="00531099">
              <w:rPr>
                <w:sz w:val="24"/>
                <w:szCs w:val="24"/>
              </w:rPr>
              <w:t xml:space="preserve">Подпрограмма 1 </w:t>
            </w:r>
          </w:p>
          <w:p w:rsidR="004853CB" w:rsidRPr="00531099" w:rsidRDefault="004853CB" w:rsidP="00901F9C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vMerge w:val="restart"/>
          </w:tcPr>
          <w:p w:rsidR="004853CB" w:rsidRPr="00531099" w:rsidRDefault="004853CB" w:rsidP="00901F9C">
            <w:pPr>
              <w:jc w:val="both"/>
              <w:rPr>
                <w:sz w:val="24"/>
                <w:szCs w:val="24"/>
              </w:rPr>
            </w:pPr>
            <w:r w:rsidRPr="00531099">
              <w:rPr>
                <w:sz w:val="24"/>
                <w:szCs w:val="24"/>
              </w:rPr>
              <w:t>Поддержка искусства и н</w:t>
            </w:r>
            <w:r w:rsidRPr="00531099">
              <w:rPr>
                <w:sz w:val="24"/>
                <w:szCs w:val="24"/>
              </w:rPr>
              <w:t>а</w:t>
            </w:r>
            <w:r w:rsidRPr="00531099">
              <w:rPr>
                <w:sz w:val="24"/>
                <w:szCs w:val="24"/>
              </w:rPr>
              <w:t>родного творчества</w:t>
            </w:r>
          </w:p>
        </w:tc>
        <w:tc>
          <w:tcPr>
            <w:tcW w:w="3828" w:type="dxa"/>
          </w:tcPr>
          <w:p w:rsidR="004853CB" w:rsidRPr="00531099" w:rsidRDefault="004853CB" w:rsidP="00901F9C">
            <w:pPr>
              <w:jc w:val="both"/>
              <w:rPr>
                <w:sz w:val="24"/>
                <w:szCs w:val="24"/>
              </w:rPr>
            </w:pPr>
            <w:r w:rsidRPr="00531099">
              <w:rPr>
                <w:sz w:val="24"/>
                <w:szCs w:val="24"/>
              </w:rPr>
              <w:t>Всего</w:t>
            </w:r>
          </w:p>
        </w:tc>
        <w:tc>
          <w:tcPr>
            <w:tcW w:w="1417" w:type="dxa"/>
            <w:noWrap/>
          </w:tcPr>
          <w:p w:rsidR="004853CB" w:rsidRPr="00531099" w:rsidRDefault="004853CB" w:rsidP="00721F0D">
            <w:pPr>
              <w:jc w:val="center"/>
              <w:rPr>
                <w:sz w:val="24"/>
                <w:szCs w:val="24"/>
              </w:rPr>
            </w:pPr>
            <w:r w:rsidRPr="00531099">
              <w:rPr>
                <w:sz w:val="24"/>
                <w:szCs w:val="24"/>
              </w:rPr>
              <w:t>1791903</w:t>
            </w:r>
          </w:p>
        </w:tc>
        <w:tc>
          <w:tcPr>
            <w:tcW w:w="1276" w:type="dxa"/>
            <w:noWrap/>
          </w:tcPr>
          <w:p w:rsidR="004853CB" w:rsidRPr="00531099" w:rsidRDefault="004853CB" w:rsidP="00721F0D">
            <w:pPr>
              <w:jc w:val="center"/>
              <w:rPr>
                <w:sz w:val="24"/>
                <w:szCs w:val="24"/>
              </w:rPr>
            </w:pPr>
            <w:r w:rsidRPr="00531099">
              <w:rPr>
                <w:sz w:val="24"/>
                <w:szCs w:val="24"/>
              </w:rPr>
              <w:t>1831429</w:t>
            </w:r>
          </w:p>
        </w:tc>
        <w:tc>
          <w:tcPr>
            <w:tcW w:w="1276" w:type="dxa"/>
            <w:noWrap/>
          </w:tcPr>
          <w:p w:rsidR="004853CB" w:rsidRPr="00531099" w:rsidRDefault="004853CB" w:rsidP="00721F0D">
            <w:pPr>
              <w:jc w:val="center"/>
              <w:rPr>
                <w:sz w:val="24"/>
                <w:szCs w:val="24"/>
              </w:rPr>
            </w:pPr>
            <w:r w:rsidRPr="00531099">
              <w:rPr>
                <w:sz w:val="24"/>
                <w:szCs w:val="24"/>
              </w:rPr>
              <w:t>1831429</w:t>
            </w:r>
          </w:p>
        </w:tc>
        <w:tc>
          <w:tcPr>
            <w:tcW w:w="1417" w:type="dxa"/>
          </w:tcPr>
          <w:p w:rsidR="004853CB" w:rsidRPr="00531099" w:rsidRDefault="004853CB" w:rsidP="00721F0D">
            <w:pPr>
              <w:jc w:val="center"/>
              <w:rPr>
                <w:sz w:val="24"/>
                <w:szCs w:val="24"/>
              </w:rPr>
            </w:pPr>
            <w:r w:rsidRPr="00531099">
              <w:rPr>
                <w:sz w:val="24"/>
                <w:szCs w:val="24"/>
              </w:rPr>
              <w:t>5454761</w:t>
            </w:r>
          </w:p>
        </w:tc>
      </w:tr>
      <w:tr w:rsidR="004853CB" w:rsidRPr="00531099" w:rsidTr="00901F9C">
        <w:trPr>
          <w:trHeight w:val="300"/>
        </w:trPr>
        <w:tc>
          <w:tcPr>
            <w:tcW w:w="2268" w:type="dxa"/>
            <w:vMerge/>
          </w:tcPr>
          <w:p w:rsidR="004853CB" w:rsidRPr="00531099" w:rsidRDefault="004853CB" w:rsidP="00901F9C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4853CB" w:rsidRPr="00531099" w:rsidRDefault="004853CB" w:rsidP="00901F9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828" w:type="dxa"/>
          </w:tcPr>
          <w:p w:rsidR="004853CB" w:rsidRPr="00531099" w:rsidRDefault="004853CB" w:rsidP="00901F9C">
            <w:pPr>
              <w:jc w:val="both"/>
              <w:rPr>
                <w:sz w:val="24"/>
                <w:szCs w:val="24"/>
              </w:rPr>
            </w:pPr>
            <w:r w:rsidRPr="00531099">
              <w:rPr>
                <w:sz w:val="24"/>
                <w:szCs w:val="24"/>
              </w:rPr>
              <w:t>в том числе:</w:t>
            </w:r>
          </w:p>
        </w:tc>
        <w:tc>
          <w:tcPr>
            <w:tcW w:w="1417" w:type="dxa"/>
            <w:noWrap/>
            <w:vAlign w:val="center"/>
          </w:tcPr>
          <w:p w:rsidR="004853CB" w:rsidRPr="00531099" w:rsidRDefault="004853CB" w:rsidP="00901F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center"/>
          </w:tcPr>
          <w:p w:rsidR="004853CB" w:rsidRPr="00531099" w:rsidRDefault="004853CB" w:rsidP="00901F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center"/>
          </w:tcPr>
          <w:p w:rsidR="004853CB" w:rsidRPr="00531099" w:rsidRDefault="004853CB" w:rsidP="00901F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4853CB" w:rsidRPr="00531099" w:rsidRDefault="004853CB" w:rsidP="00901F9C">
            <w:pPr>
              <w:jc w:val="center"/>
              <w:rPr>
                <w:sz w:val="24"/>
                <w:szCs w:val="24"/>
              </w:rPr>
            </w:pPr>
          </w:p>
        </w:tc>
      </w:tr>
      <w:tr w:rsidR="004853CB" w:rsidRPr="00531099" w:rsidTr="00901F9C">
        <w:trPr>
          <w:trHeight w:val="300"/>
        </w:trPr>
        <w:tc>
          <w:tcPr>
            <w:tcW w:w="2268" w:type="dxa"/>
            <w:vMerge/>
          </w:tcPr>
          <w:p w:rsidR="004853CB" w:rsidRPr="00531099" w:rsidRDefault="004853CB" w:rsidP="00901F9C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4853CB" w:rsidRPr="00531099" w:rsidRDefault="004853CB" w:rsidP="00901F9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828" w:type="dxa"/>
          </w:tcPr>
          <w:p w:rsidR="004853CB" w:rsidRPr="00531099" w:rsidRDefault="004853CB" w:rsidP="00901F9C">
            <w:pPr>
              <w:rPr>
                <w:sz w:val="24"/>
                <w:szCs w:val="24"/>
              </w:rPr>
            </w:pPr>
            <w:r w:rsidRPr="00531099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417" w:type="dxa"/>
            <w:noWrap/>
            <w:vAlign w:val="center"/>
          </w:tcPr>
          <w:p w:rsidR="004853CB" w:rsidRPr="00531099" w:rsidRDefault="004853CB" w:rsidP="00901F9C">
            <w:pPr>
              <w:jc w:val="center"/>
              <w:rPr>
                <w:sz w:val="24"/>
                <w:szCs w:val="24"/>
              </w:rPr>
            </w:pPr>
            <w:r w:rsidRPr="00531099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noWrap/>
            <w:vAlign w:val="center"/>
          </w:tcPr>
          <w:p w:rsidR="004853CB" w:rsidRPr="00531099" w:rsidRDefault="004853CB" w:rsidP="00901F9C">
            <w:pPr>
              <w:jc w:val="center"/>
              <w:rPr>
                <w:sz w:val="24"/>
                <w:szCs w:val="24"/>
              </w:rPr>
            </w:pPr>
            <w:r w:rsidRPr="00531099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noWrap/>
            <w:vAlign w:val="center"/>
          </w:tcPr>
          <w:p w:rsidR="004853CB" w:rsidRPr="00531099" w:rsidRDefault="004853CB" w:rsidP="00901F9C">
            <w:pPr>
              <w:jc w:val="center"/>
              <w:rPr>
                <w:sz w:val="24"/>
                <w:szCs w:val="24"/>
              </w:rPr>
            </w:pPr>
            <w:r w:rsidRPr="00531099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4853CB" w:rsidRPr="00531099" w:rsidRDefault="004853CB" w:rsidP="00901F9C">
            <w:pPr>
              <w:jc w:val="center"/>
              <w:rPr>
                <w:sz w:val="24"/>
                <w:szCs w:val="24"/>
              </w:rPr>
            </w:pPr>
            <w:r w:rsidRPr="00531099">
              <w:rPr>
                <w:sz w:val="24"/>
                <w:szCs w:val="24"/>
              </w:rPr>
              <w:t>-</w:t>
            </w:r>
          </w:p>
        </w:tc>
      </w:tr>
      <w:tr w:rsidR="004853CB" w:rsidRPr="00531099" w:rsidTr="00901F9C">
        <w:trPr>
          <w:trHeight w:val="300"/>
        </w:trPr>
        <w:tc>
          <w:tcPr>
            <w:tcW w:w="2268" w:type="dxa"/>
            <w:vMerge/>
          </w:tcPr>
          <w:p w:rsidR="004853CB" w:rsidRPr="00531099" w:rsidRDefault="004853CB" w:rsidP="00901F9C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4853CB" w:rsidRPr="00531099" w:rsidRDefault="004853CB" w:rsidP="00901F9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828" w:type="dxa"/>
          </w:tcPr>
          <w:p w:rsidR="004853CB" w:rsidRPr="00531099" w:rsidRDefault="004853CB" w:rsidP="00901F9C">
            <w:pPr>
              <w:rPr>
                <w:sz w:val="24"/>
                <w:szCs w:val="24"/>
              </w:rPr>
            </w:pPr>
            <w:r w:rsidRPr="00531099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417" w:type="dxa"/>
            <w:noWrap/>
            <w:vAlign w:val="center"/>
          </w:tcPr>
          <w:p w:rsidR="004853CB" w:rsidRPr="00531099" w:rsidRDefault="004853CB" w:rsidP="00901F9C">
            <w:pPr>
              <w:jc w:val="center"/>
              <w:rPr>
                <w:sz w:val="24"/>
                <w:szCs w:val="24"/>
              </w:rPr>
            </w:pPr>
            <w:r w:rsidRPr="00531099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noWrap/>
            <w:vAlign w:val="center"/>
          </w:tcPr>
          <w:p w:rsidR="004853CB" w:rsidRPr="00531099" w:rsidRDefault="004853CB" w:rsidP="00901F9C">
            <w:pPr>
              <w:jc w:val="center"/>
              <w:rPr>
                <w:sz w:val="24"/>
                <w:szCs w:val="24"/>
              </w:rPr>
            </w:pPr>
            <w:r w:rsidRPr="00531099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noWrap/>
            <w:vAlign w:val="center"/>
          </w:tcPr>
          <w:p w:rsidR="004853CB" w:rsidRPr="00531099" w:rsidRDefault="004853CB" w:rsidP="00901F9C">
            <w:pPr>
              <w:jc w:val="center"/>
              <w:rPr>
                <w:sz w:val="24"/>
                <w:szCs w:val="24"/>
              </w:rPr>
            </w:pPr>
            <w:r w:rsidRPr="00531099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4853CB" w:rsidRPr="00531099" w:rsidRDefault="004853CB" w:rsidP="00901F9C">
            <w:pPr>
              <w:jc w:val="center"/>
              <w:rPr>
                <w:sz w:val="24"/>
                <w:szCs w:val="24"/>
              </w:rPr>
            </w:pPr>
            <w:r w:rsidRPr="00531099">
              <w:rPr>
                <w:sz w:val="24"/>
                <w:szCs w:val="24"/>
              </w:rPr>
              <w:t>-</w:t>
            </w:r>
          </w:p>
        </w:tc>
      </w:tr>
      <w:tr w:rsidR="004853CB" w:rsidRPr="00531099" w:rsidTr="00901F9C">
        <w:trPr>
          <w:trHeight w:val="300"/>
        </w:trPr>
        <w:tc>
          <w:tcPr>
            <w:tcW w:w="2268" w:type="dxa"/>
            <w:vMerge/>
          </w:tcPr>
          <w:p w:rsidR="004853CB" w:rsidRPr="00531099" w:rsidRDefault="004853CB" w:rsidP="00901F9C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4853CB" w:rsidRPr="00531099" w:rsidRDefault="004853CB" w:rsidP="00901F9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828" w:type="dxa"/>
          </w:tcPr>
          <w:p w:rsidR="004853CB" w:rsidRPr="00531099" w:rsidRDefault="004853CB" w:rsidP="00901F9C">
            <w:pPr>
              <w:rPr>
                <w:sz w:val="24"/>
                <w:szCs w:val="24"/>
              </w:rPr>
            </w:pPr>
            <w:r w:rsidRPr="00531099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417" w:type="dxa"/>
            <w:noWrap/>
            <w:vAlign w:val="center"/>
          </w:tcPr>
          <w:p w:rsidR="004853CB" w:rsidRPr="00531099" w:rsidRDefault="004853CB" w:rsidP="00901F9C">
            <w:pPr>
              <w:jc w:val="center"/>
              <w:rPr>
                <w:sz w:val="24"/>
                <w:szCs w:val="24"/>
              </w:rPr>
            </w:pPr>
            <w:r w:rsidRPr="00531099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noWrap/>
            <w:vAlign w:val="center"/>
          </w:tcPr>
          <w:p w:rsidR="004853CB" w:rsidRPr="00531099" w:rsidRDefault="004853CB" w:rsidP="00901F9C">
            <w:pPr>
              <w:jc w:val="center"/>
              <w:rPr>
                <w:sz w:val="24"/>
                <w:szCs w:val="24"/>
              </w:rPr>
            </w:pPr>
            <w:r w:rsidRPr="00531099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noWrap/>
            <w:vAlign w:val="center"/>
          </w:tcPr>
          <w:p w:rsidR="004853CB" w:rsidRPr="00531099" w:rsidRDefault="004853CB" w:rsidP="00901F9C">
            <w:pPr>
              <w:jc w:val="center"/>
              <w:rPr>
                <w:sz w:val="24"/>
                <w:szCs w:val="24"/>
              </w:rPr>
            </w:pPr>
            <w:r w:rsidRPr="00531099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4853CB" w:rsidRPr="00531099" w:rsidRDefault="004853CB" w:rsidP="00901F9C">
            <w:pPr>
              <w:jc w:val="center"/>
              <w:rPr>
                <w:sz w:val="24"/>
                <w:szCs w:val="24"/>
              </w:rPr>
            </w:pPr>
            <w:r w:rsidRPr="00531099">
              <w:rPr>
                <w:sz w:val="24"/>
                <w:szCs w:val="24"/>
              </w:rPr>
              <w:t>-</w:t>
            </w:r>
          </w:p>
        </w:tc>
      </w:tr>
      <w:tr w:rsidR="004853CB" w:rsidRPr="00531099" w:rsidTr="00BB7544">
        <w:trPr>
          <w:trHeight w:val="300"/>
        </w:trPr>
        <w:tc>
          <w:tcPr>
            <w:tcW w:w="2268" w:type="dxa"/>
            <w:vMerge/>
          </w:tcPr>
          <w:p w:rsidR="004853CB" w:rsidRPr="00531099" w:rsidRDefault="004853CB" w:rsidP="00901F9C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4853CB" w:rsidRPr="00531099" w:rsidRDefault="004853CB" w:rsidP="00901F9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828" w:type="dxa"/>
          </w:tcPr>
          <w:p w:rsidR="004853CB" w:rsidRPr="00531099" w:rsidRDefault="004853CB" w:rsidP="00324DA4">
            <w:pPr>
              <w:rPr>
                <w:sz w:val="24"/>
                <w:szCs w:val="24"/>
              </w:rPr>
            </w:pPr>
            <w:r w:rsidRPr="00531099">
              <w:rPr>
                <w:sz w:val="24"/>
                <w:szCs w:val="24"/>
              </w:rPr>
              <w:t>бюджет Леонтьевского  сел</w:t>
            </w:r>
            <w:r w:rsidRPr="00531099">
              <w:rPr>
                <w:sz w:val="24"/>
                <w:szCs w:val="24"/>
              </w:rPr>
              <w:t>ь</w:t>
            </w:r>
            <w:r w:rsidRPr="00531099">
              <w:rPr>
                <w:sz w:val="24"/>
                <w:szCs w:val="24"/>
              </w:rPr>
              <w:t>совета</w:t>
            </w:r>
          </w:p>
        </w:tc>
        <w:tc>
          <w:tcPr>
            <w:tcW w:w="1417" w:type="dxa"/>
            <w:noWrap/>
          </w:tcPr>
          <w:p w:rsidR="004853CB" w:rsidRPr="00531099" w:rsidRDefault="004853CB" w:rsidP="00721F0D">
            <w:pPr>
              <w:jc w:val="center"/>
              <w:rPr>
                <w:sz w:val="24"/>
                <w:szCs w:val="24"/>
              </w:rPr>
            </w:pPr>
            <w:r w:rsidRPr="00531099">
              <w:rPr>
                <w:sz w:val="24"/>
                <w:szCs w:val="24"/>
              </w:rPr>
              <w:t>1791903</w:t>
            </w:r>
          </w:p>
        </w:tc>
        <w:tc>
          <w:tcPr>
            <w:tcW w:w="1276" w:type="dxa"/>
            <w:noWrap/>
          </w:tcPr>
          <w:p w:rsidR="004853CB" w:rsidRPr="00531099" w:rsidRDefault="004853CB" w:rsidP="00721F0D">
            <w:pPr>
              <w:jc w:val="center"/>
              <w:rPr>
                <w:sz w:val="24"/>
                <w:szCs w:val="24"/>
              </w:rPr>
            </w:pPr>
            <w:r w:rsidRPr="00531099">
              <w:rPr>
                <w:sz w:val="24"/>
                <w:szCs w:val="24"/>
              </w:rPr>
              <w:t>1831429</w:t>
            </w:r>
          </w:p>
        </w:tc>
        <w:tc>
          <w:tcPr>
            <w:tcW w:w="1276" w:type="dxa"/>
            <w:noWrap/>
          </w:tcPr>
          <w:p w:rsidR="004853CB" w:rsidRPr="00531099" w:rsidRDefault="004853CB" w:rsidP="00721F0D">
            <w:pPr>
              <w:jc w:val="center"/>
              <w:rPr>
                <w:sz w:val="24"/>
                <w:szCs w:val="24"/>
              </w:rPr>
            </w:pPr>
            <w:r w:rsidRPr="00531099">
              <w:rPr>
                <w:sz w:val="24"/>
                <w:szCs w:val="24"/>
              </w:rPr>
              <w:t>1831429</w:t>
            </w:r>
          </w:p>
        </w:tc>
        <w:tc>
          <w:tcPr>
            <w:tcW w:w="1417" w:type="dxa"/>
          </w:tcPr>
          <w:p w:rsidR="004853CB" w:rsidRPr="00531099" w:rsidRDefault="004853CB" w:rsidP="00721F0D">
            <w:pPr>
              <w:jc w:val="center"/>
              <w:rPr>
                <w:sz w:val="24"/>
                <w:szCs w:val="24"/>
              </w:rPr>
            </w:pPr>
            <w:r w:rsidRPr="00531099">
              <w:rPr>
                <w:sz w:val="24"/>
                <w:szCs w:val="24"/>
              </w:rPr>
              <w:t>5454761</w:t>
            </w:r>
          </w:p>
        </w:tc>
      </w:tr>
      <w:tr w:rsidR="004853CB" w:rsidRPr="00531099" w:rsidTr="00901F9C">
        <w:trPr>
          <w:trHeight w:val="70"/>
        </w:trPr>
        <w:tc>
          <w:tcPr>
            <w:tcW w:w="2268" w:type="dxa"/>
            <w:vMerge/>
          </w:tcPr>
          <w:p w:rsidR="004853CB" w:rsidRPr="00531099" w:rsidRDefault="004853CB" w:rsidP="00901F9C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4853CB" w:rsidRPr="00531099" w:rsidRDefault="004853CB" w:rsidP="00901F9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828" w:type="dxa"/>
          </w:tcPr>
          <w:p w:rsidR="004853CB" w:rsidRPr="00531099" w:rsidRDefault="004853CB" w:rsidP="00901F9C">
            <w:pPr>
              <w:rPr>
                <w:sz w:val="24"/>
                <w:szCs w:val="24"/>
              </w:rPr>
            </w:pPr>
            <w:r w:rsidRPr="00531099">
              <w:rPr>
                <w:sz w:val="24"/>
                <w:szCs w:val="24"/>
              </w:rPr>
              <w:t>юридические лица</w:t>
            </w:r>
          </w:p>
        </w:tc>
        <w:tc>
          <w:tcPr>
            <w:tcW w:w="1417" w:type="dxa"/>
            <w:noWrap/>
            <w:vAlign w:val="center"/>
          </w:tcPr>
          <w:p w:rsidR="004853CB" w:rsidRPr="00531099" w:rsidRDefault="004853CB" w:rsidP="00901F9C">
            <w:pPr>
              <w:jc w:val="center"/>
              <w:rPr>
                <w:sz w:val="24"/>
                <w:szCs w:val="24"/>
              </w:rPr>
            </w:pPr>
            <w:r w:rsidRPr="00531099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noWrap/>
            <w:vAlign w:val="center"/>
          </w:tcPr>
          <w:p w:rsidR="004853CB" w:rsidRPr="00531099" w:rsidRDefault="004853CB" w:rsidP="00901F9C">
            <w:pPr>
              <w:jc w:val="center"/>
              <w:rPr>
                <w:sz w:val="24"/>
                <w:szCs w:val="24"/>
              </w:rPr>
            </w:pPr>
            <w:r w:rsidRPr="00531099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noWrap/>
            <w:vAlign w:val="center"/>
          </w:tcPr>
          <w:p w:rsidR="004853CB" w:rsidRPr="00531099" w:rsidRDefault="004853CB" w:rsidP="00901F9C">
            <w:pPr>
              <w:jc w:val="center"/>
              <w:rPr>
                <w:sz w:val="24"/>
                <w:szCs w:val="24"/>
              </w:rPr>
            </w:pPr>
            <w:r w:rsidRPr="00531099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4853CB" w:rsidRPr="00531099" w:rsidRDefault="004853CB" w:rsidP="00901F9C">
            <w:pPr>
              <w:jc w:val="center"/>
              <w:rPr>
                <w:sz w:val="24"/>
                <w:szCs w:val="24"/>
              </w:rPr>
            </w:pPr>
            <w:r w:rsidRPr="00531099">
              <w:rPr>
                <w:sz w:val="24"/>
                <w:szCs w:val="24"/>
              </w:rPr>
              <w:t>-</w:t>
            </w:r>
          </w:p>
        </w:tc>
      </w:tr>
    </w:tbl>
    <w:p w:rsidR="004853CB" w:rsidRDefault="004853CB" w:rsidP="006B4E22"/>
    <w:p w:rsidR="004853CB" w:rsidRDefault="004853CB" w:rsidP="006B4E22"/>
    <w:p w:rsidR="004853CB" w:rsidRDefault="004853CB" w:rsidP="006B4E22"/>
    <w:p w:rsidR="004853CB" w:rsidRPr="0075213B" w:rsidRDefault="004853CB" w:rsidP="006B4E22"/>
    <w:p w:rsidR="004853CB" w:rsidRPr="0075213B" w:rsidRDefault="004853CB" w:rsidP="006B4E22"/>
    <w:p w:rsidR="004853CB" w:rsidRDefault="004853CB" w:rsidP="006B4E22"/>
    <w:p w:rsidR="004853CB" w:rsidRDefault="004853CB" w:rsidP="006B4E22"/>
    <w:p w:rsidR="004853CB" w:rsidRDefault="004853CB" w:rsidP="006B4E22"/>
    <w:p w:rsidR="004853CB" w:rsidRDefault="004853CB" w:rsidP="006B4E22"/>
    <w:p w:rsidR="004853CB" w:rsidRDefault="004853CB" w:rsidP="006B4E22"/>
    <w:p w:rsidR="004853CB" w:rsidRDefault="004853CB" w:rsidP="006B4E22"/>
    <w:p w:rsidR="004853CB" w:rsidRDefault="004853CB" w:rsidP="006B4E22"/>
    <w:p w:rsidR="004853CB" w:rsidRPr="0075213B" w:rsidRDefault="004853CB" w:rsidP="006B4E22"/>
    <w:p w:rsidR="004853CB" w:rsidRPr="0075213B" w:rsidRDefault="004853CB" w:rsidP="006B4E22"/>
    <w:p w:rsidR="004853CB" w:rsidRDefault="004853CB" w:rsidP="006B4E22"/>
    <w:sectPr w:rsidR="004853CB" w:rsidSect="006B4E22">
      <w:headerReference w:type="even" r:id="rId6"/>
      <w:headerReference w:type="first" r:id="rId7"/>
      <w:pgSz w:w="16838" w:h="11906" w:orient="landscape"/>
      <w:pgMar w:top="1134" w:right="1134" w:bottom="851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53CB" w:rsidRDefault="004853CB">
      <w:r>
        <w:separator/>
      </w:r>
    </w:p>
  </w:endnote>
  <w:endnote w:type="continuationSeparator" w:id="0">
    <w:p w:rsidR="004853CB" w:rsidRDefault="004853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53CB" w:rsidRDefault="004853CB">
      <w:r>
        <w:separator/>
      </w:r>
    </w:p>
  </w:footnote>
  <w:footnote w:type="continuationSeparator" w:id="0">
    <w:p w:rsidR="004853CB" w:rsidRDefault="004853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53CB" w:rsidRDefault="004853CB" w:rsidP="00AC356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853CB" w:rsidRDefault="004853CB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53CB" w:rsidRDefault="004853CB">
    <w:pPr>
      <w:pStyle w:val="Header"/>
    </w:pPr>
  </w:p>
  <w:p w:rsidR="004853CB" w:rsidRDefault="004853CB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A2718"/>
    <w:rsid w:val="000025AB"/>
    <w:rsid w:val="00016724"/>
    <w:rsid w:val="00022447"/>
    <w:rsid w:val="0002320B"/>
    <w:rsid w:val="00025FC3"/>
    <w:rsid w:val="00031E42"/>
    <w:rsid w:val="00045770"/>
    <w:rsid w:val="00050AB0"/>
    <w:rsid w:val="000651CB"/>
    <w:rsid w:val="00070858"/>
    <w:rsid w:val="0007167D"/>
    <w:rsid w:val="00081537"/>
    <w:rsid w:val="0009551E"/>
    <w:rsid w:val="00095B1A"/>
    <w:rsid w:val="000B17D7"/>
    <w:rsid w:val="000B2AD0"/>
    <w:rsid w:val="000B2E72"/>
    <w:rsid w:val="000C3D0E"/>
    <w:rsid w:val="000C7F35"/>
    <w:rsid w:val="000D3EAC"/>
    <w:rsid w:val="000E60E7"/>
    <w:rsid w:val="0010146C"/>
    <w:rsid w:val="001057F0"/>
    <w:rsid w:val="001060D8"/>
    <w:rsid w:val="0012031D"/>
    <w:rsid w:val="00131A6A"/>
    <w:rsid w:val="00140605"/>
    <w:rsid w:val="001465C4"/>
    <w:rsid w:val="001521A9"/>
    <w:rsid w:val="0015376D"/>
    <w:rsid w:val="0015472C"/>
    <w:rsid w:val="00176BAD"/>
    <w:rsid w:val="00184BB7"/>
    <w:rsid w:val="00185AA0"/>
    <w:rsid w:val="00192363"/>
    <w:rsid w:val="00197843"/>
    <w:rsid w:val="001A0489"/>
    <w:rsid w:val="001A1737"/>
    <w:rsid w:val="001A337A"/>
    <w:rsid w:val="001A772E"/>
    <w:rsid w:val="001C06D7"/>
    <w:rsid w:val="001C6C73"/>
    <w:rsid w:val="001D5860"/>
    <w:rsid w:val="001D7107"/>
    <w:rsid w:val="001E61EA"/>
    <w:rsid w:val="001F03B3"/>
    <w:rsid w:val="001F308F"/>
    <w:rsid w:val="001F5572"/>
    <w:rsid w:val="001F6B4A"/>
    <w:rsid w:val="00217FA2"/>
    <w:rsid w:val="00221B91"/>
    <w:rsid w:val="0022488E"/>
    <w:rsid w:val="00226F68"/>
    <w:rsid w:val="00227CBB"/>
    <w:rsid w:val="00231178"/>
    <w:rsid w:val="002314C8"/>
    <w:rsid w:val="0023153A"/>
    <w:rsid w:val="002316A9"/>
    <w:rsid w:val="00232625"/>
    <w:rsid w:val="00235C94"/>
    <w:rsid w:val="0024191D"/>
    <w:rsid w:val="00241B13"/>
    <w:rsid w:val="00250A8B"/>
    <w:rsid w:val="00252332"/>
    <w:rsid w:val="00253C73"/>
    <w:rsid w:val="00254AB8"/>
    <w:rsid w:val="00255947"/>
    <w:rsid w:val="00260949"/>
    <w:rsid w:val="00267017"/>
    <w:rsid w:val="00267CC7"/>
    <w:rsid w:val="00280A7F"/>
    <w:rsid w:val="0028201D"/>
    <w:rsid w:val="002848E8"/>
    <w:rsid w:val="00285C2C"/>
    <w:rsid w:val="002B009A"/>
    <w:rsid w:val="002B2F23"/>
    <w:rsid w:val="002B38F4"/>
    <w:rsid w:val="002C1106"/>
    <w:rsid w:val="002C2328"/>
    <w:rsid w:val="002C3FFC"/>
    <w:rsid w:val="002C643D"/>
    <w:rsid w:val="002D1A2B"/>
    <w:rsid w:val="002D3D11"/>
    <w:rsid w:val="002D4E4A"/>
    <w:rsid w:val="002D52A3"/>
    <w:rsid w:val="002E70A3"/>
    <w:rsid w:val="002F32A9"/>
    <w:rsid w:val="002F337D"/>
    <w:rsid w:val="00302F15"/>
    <w:rsid w:val="003076C5"/>
    <w:rsid w:val="0031161C"/>
    <w:rsid w:val="00314419"/>
    <w:rsid w:val="00316D88"/>
    <w:rsid w:val="00324DA4"/>
    <w:rsid w:val="00331338"/>
    <w:rsid w:val="00337529"/>
    <w:rsid w:val="0035425C"/>
    <w:rsid w:val="003554D4"/>
    <w:rsid w:val="003660D6"/>
    <w:rsid w:val="00384067"/>
    <w:rsid w:val="00387BEF"/>
    <w:rsid w:val="00397475"/>
    <w:rsid w:val="003A0158"/>
    <w:rsid w:val="003A1180"/>
    <w:rsid w:val="003A2718"/>
    <w:rsid w:val="003A387D"/>
    <w:rsid w:val="003A67FB"/>
    <w:rsid w:val="003B0CF5"/>
    <w:rsid w:val="003B29E1"/>
    <w:rsid w:val="003C0C7C"/>
    <w:rsid w:val="003C6A57"/>
    <w:rsid w:val="003D3EDF"/>
    <w:rsid w:val="003D6FF0"/>
    <w:rsid w:val="003D7231"/>
    <w:rsid w:val="003E6DB5"/>
    <w:rsid w:val="003F0705"/>
    <w:rsid w:val="004124E3"/>
    <w:rsid w:val="004215C7"/>
    <w:rsid w:val="00426674"/>
    <w:rsid w:val="00453595"/>
    <w:rsid w:val="00457220"/>
    <w:rsid w:val="0046038E"/>
    <w:rsid w:val="004624F8"/>
    <w:rsid w:val="004640A9"/>
    <w:rsid w:val="00471540"/>
    <w:rsid w:val="0048119B"/>
    <w:rsid w:val="004853CB"/>
    <w:rsid w:val="004966F7"/>
    <w:rsid w:val="004B0FF2"/>
    <w:rsid w:val="004B1618"/>
    <w:rsid w:val="004B20AF"/>
    <w:rsid w:val="004B5618"/>
    <w:rsid w:val="004C3DEC"/>
    <w:rsid w:val="004C50E2"/>
    <w:rsid w:val="004C6BF3"/>
    <w:rsid w:val="004D6CFE"/>
    <w:rsid w:val="004D7D44"/>
    <w:rsid w:val="004E0658"/>
    <w:rsid w:val="004E5618"/>
    <w:rsid w:val="004F73DC"/>
    <w:rsid w:val="00501F4C"/>
    <w:rsid w:val="00513D88"/>
    <w:rsid w:val="00515B46"/>
    <w:rsid w:val="00531099"/>
    <w:rsid w:val="00534CE1"/>
    <w:rsid w:val="00543B8C"/>
    <w:rsid w:val="0055420D"/>
    <w:rsid w:val="00575B31"/>
    <w:rsid w:val="00594144"/>
    <w:rsid w:val="00594BA6"/>
    <w:rsid w:val="0059759F"/>
    <w:rsid w:val="005A6944"/>
    <w:rsid w:val="005B5857"/>
    <w:rsid w:val="005B7FB3"/>
    <w:rsid w:val="005D13F1"/>
    <w:rsid w:val="005E15C2"/>
    <w:rsid w:val="005E5604"/>
    <w:rsid w:val="005F2FE8"/>
    <w:rsid w:val="00600AA4"/>
    <w:rsid w:val="00604777"/>
    <w:rsid w:val="0060502E"/>
    <w:rsid w:val="00606B46"/>
    <w:rsid w:val="006261D8"/>
    <w:rsid w:val="006269C0"/>
    <w:rsid w:val="00636619"/>
    <w:rsid w:val="00641EA0"/>
    <w:rsid w:val="00652F55"/>
    <w:rsid w:val="00682BE5"/>
    <w:rsid w:val="00687619"/>
    <w:rsid w:val="00687810"/>
    <w:rsid w:val="00690F83"/>
    <w:rsid w:val="006919EC"/>
    <w:rsid w:val="006A1B47"/>
    <w:rsid w:val="006A59C1"/>
    <w:rsid w:val="006B4E22"/>
    <w:rsid w:val="006B500F"/>
    <w:rsid w:val="006C065C"/>
    <w:rsid w:val="006C1B94"/>
    <w:rsid w:val="006C3587"/>
    <w:rsid w:val="006C4F1F"/>
    <w:rsid w:val="006D7626"/>
    <w:rsid w:val="006E14E8"/>
    <w:rsid w:val="006E682B"/>
    <w:rsid w:val="006F3AA2"/>
    <w:rsid w:val="006F3EE1"/>
    <w:rsid w:val="006F3F50"/>
    <w:rsid w:val="006F4203"/>
    <w:rsid w:val="006F501F"/>
    <w:rsid w:val="00706BE3"/>
    <w:rsid w:val="0071563F"/>
    <w:rsid w:val="00721F0D"/>
    <w:rsid w:val="00725261"/>
    <w:rsid w:val="00733494"/>
    <w:rsid w:val="00740024"/>
    <w:rsid w:val="00745327"/>
    <w:rsid w:val="0074798E"/>
    <w:rsid w:val="0075213B"/>
    <w:rsid w:val="00753684"/>
    <w:rsid w:val="007538BA"/>
    <w:rsid w:val="00755193"/>
    <w:rsid w:val="00755DEB"/>
    <w:rsid w:val="0076249F"/>
    <w:rsid w:val="007639D4"/>
    <w:rsid w:val="007666B4"/>
    <w:rsid w:val="0077158F"/>
    <w:rsid w:val="0077205C"/>
    <w:rsid w:val="0077706F"/>
    <w:rsid w:val="00785D0E"/>
    <w:rsid w:val="0079683C"/>
    <w:rsid w:val="007A03AE"/>
    <w:rsid w:val="007A0BC3"/>
    <w:rsid w:val="007A5460"/>
    <w:rsid w:val="007B517E"/>
    <w:rsid w:val="007E1C15"/>
    <w:rsid w:val="007E4656"/>
    <w:rsid w:val="007E6B19"/>
    <w:rsid w:val="007F0694"/>
    <w:rsid w:val="00816AD1"/>
    <w:rsid w:val="00820950"/>
    <w:rsid w:val="00824EA4"/>
    <w:rsid w:val="008301B3"/>
    <w:rsid w:val="008305FB"/>
    <w:rsid w:val="00831BE6"/>
    <w:rsid w:val="0083760A"/>
    <w:rsid w:val="0084084D"/>
    <w:rsid w:val="00851A2F"/>
    <w:rsid w:val="00861AE0"/>
    <w:rsid w:val="00864FCB"/>
    <w:rsid w:val="008672A7"/>
    <w:rsid w:val="00870713"/>
    <w:rsid w:val="008777AC"/>
    <w:rsid w:val="00886A65"/>
    <w:rsid w:val="00891E8F"/>
    <w:rsid w:val="00896A25"/>
    <w:rsid w:val="008A22AD"/>
    <w:rsid w:val="008A3A1B"/>
    <w:rsid w:val="008B4AD6"/>
    <w:rsid w:val="008B7DB1"/>
    <w:rsid w:val="008C5376"/>
    <w:rsid w:val="008D20FC"/>
    <w:rsid w:val="008D7508"/>
    <w:rsid w:val="008E2500"/>
    <w:rsid w:val="008E304A"/>
    <w:rsid w:val="008E5F76"/>
    <w:rsid w:val="008E5FDA"/>
    <w:rsid w:val="008E6977"/>
    <w:rsid w:val="008E6B2A"/>
    <w:rsid w:val="00901F9C"/>
    <w:rsid w:val="009114E9"/>
    <w:rsid w:val="00912597"/>
    <w:rsid w:val="00913B79"/>
    <w:rsid w:val="009437C8"/>
    <w:rsid w:val="0094638A"/>
    <w:rsid w:val="00955DBB"/>
    <w:rsid w:val="00962853"/>
    <w:rsid w:val="00965285"/>
    <w:rsid w:val="00980174"/>
    <w:rsid w:val="0098284E"/>
    <w:rsid w:val="00990597"/>
    <w:rsid w:val="00990878"/>
    <w:rsid w:val="00993445"/>
    <w:rsid w:val="009A4032"/>
    <w:rsid w:val="009C4E52"/>
    <w:rsid w:val="009C7FBD"/>
    <w:rsid w:val="009C7FC0"/>
    <w:rsid w:val="009D23FB"/>
    <w:rsid w:val="009D262B"/>
    <w:rsid w:val="009E105F"/>
    <w:rsid w:val="009E5B21"/>
    <w:rsid w:val="009E62C1"/>
    <w:rsid w:val="009F2618"/>
    <w:rsid w:val="00A13BAE"/>
    <w:rsid w:val="00A156F5"/>
    <w:rsid w:val="00A22863"/>
    <w:rsid w:val="00A33460"/>
    <w:rsid w:val="00A35F30"/>
    <w:rsid w:val="00A3632E"/>
    <w:rsid w:val="00A374E0"/>
    <w:rsid w:val="00A44F37"/>
    <w:rsid w:val="00A44FF3"/>
    <w:rsid w:val="00A50727"/>
    <w:rsid w:val="00A51448"/>
    <w:rsid w:val="00A54D26"/>
    <w:rsid w:val="00A64DF9"/>
    <w:rsid w:val="00A67D2F"/>
    <w:rsid w:val="00A70E4D"/>
    <w:rsid w:val="00A71096"/>
    <w:rsid w:val="00A71A69"/>
    <w:rsid w:val="00A73891"/>
    <w:rsid w:val="00A83123"/>
    <w:rsid w:val="00A84D2E"/>
    <w:rsid w:val="00A93CEC"/>
    <w:rsid w:val="00A95B13"/>
    <w:rsid w:val="00AA4682"/>
    <w:rsid w:val="00AA636D"/>
    <w:rsid w:val="00AA6CCF"/>
    <w:rsid w:val="00AB4CAE"/>
    <w:rsid w:val="00AB58E0"/>
    <w:rsid w:val="00AC1BC3"/>
    <w:rsid w:val="00AC3567"/>
    <w:rsid w:val="00AD25DF"/>
    <w:rsid w:val="00AD7ABD"/>
    <w:rsid w:val="00AE0628"/>
    <w:rsid w:val="00AE0B59"/>
    <w:rsid w:val="00AE30DB"/>
    <w:rsid w:val="00AE52D5"/>
    <w:rsid w:val="00B009B2"/>
    <w:rsid w:val="00B06AFA"/>
    <w:rsid w:val="00B1162A"/>
    <w:rsid w:val="00B1204B"/>
    <w:rsid w:val="00B12C1E"/>
    <w:rsid w:val="00B2040C"/>
    <w:rsid w:val="00B220AC"/>
    <w:rsid w:val="00B22967"/>
    <w:rsid w:val="00B26750"/>
    <w:rsid w:val="00B34264"/>
    <w:rsid w:val="00B464AD"/>
    <w:rsid w:val="00B56B8D"/>
    <w:rsid w:val="00B60C95"/>
    <w:rsid w:val="00B63BBC"/>
    <w:rsid w:val="00B63D6D"/>
    <w:rsid w:val="00B65643"/>
    <w:rsid w:val="00B65817"/>
    <w:rsid w:val="00B66BF8"/>
    <w:rsid w:val="00B73B63"/>
    <w:rsid w:val="00B73D25"/>
    <w:rsid w:val="00B75388"/>
    <w:rsid w:val="00B80754"/>
    <w:rsid w:val="00B8476B"/>
    <w:rsid w:val="00B85ECD"/>
    <w:rsid w:val="00B87D9D"/>
    <w:rsid w:val="00B9061A"/>
    <w:rsid w:val="00BA1E7F"/>
    <w:rsid w:val="00BA7429"/>
    <w:rsid w:val="00BB055C"/>
    <w:rsid w:val="00BB335B"/>
    <w:rsid w:val="00BB50AE"/>
    <w:rsid w:val="00BB6004"/>
    <w:rsid w:val="00BB6381"/>
    <w:rsid w:val="00BB7544"/>
    <w:rsid w:val="00BC0D90"/>
    <w:rsid w:val="00BC34CA"/>
    <w:rsid w:val="00BD42BA"/>
    <w:rsid w:val="00BD7EB9"/>
    <w:rsid w:val="00BE16DB"/>
    <w:rsid w:val="00BE3F69"/>
    <w:rsid w:val="00BF2AC1"/>
    <w:rsid w:val="00BF4BC3"/>
    <w:rsid w:val="00BF5278"/>
    <w:rsid w:val="00C004CB"/>
    <w:rsid w:val="00C05378"/>
    <w:rsid w:val="00C109CF"/>
    <w:rsid w:val="00C11649"/>
    <w:rsid w:val="00C239DA"/>
    <w:rsid w:val="00C23C84"/>
    <w:rsid w:val="00C32A03"/>
    <w:rsid w:val="00C32C4F"/>
    <w:rsid w:val="00C3734F"/>
    <w:rsid w:val="00C45478"/>
    <w:rsid w:val="00C504CB"/>
    <w:rsid w:val="00C52B3B"/>
    <w:rsid w:val="00C67633"/>
    <w:rsid w:val="00C70AF7"/>
    <w:rsid w:val="00C70D0F"/>
    <w:rsid w:val="00C72433"/>
    <w:rsid w:val="00C7295D"/>
    <w:rsid w:val="00C75D93"/>
    <w:rsid w:val="00C777CE"/>
    <w:rsid w:val="00C86F5C"/>
    <w:rsid w:val="00C87DCD"/>
    <w:rsid w:val="00C920C0"/>
    <w:rsid w:val="00C94E2C"/>
    <w:rsid w:val="00C95998"/>
    <w:rsid w:val="00CA40C6"/>
    <w:rsid w:val="00CA4888"/>
    <w:rsid w:val="00CB6394"/>
    <w:rsid w:val="00CC2B95"/>
    <w:rsid w:val="00CC3EA7"/>
    <w:rsid w:val="00CC5CEF"/>
    <w:rsid w:val="00CC5EF3"/>
    <w:rsid w:val="00CD5568"/>
    <w:rsid w:val="00CD6AFD"/>
    <w:rsid w:val="00CE2C55"/>
    <w:rsid w:val="00CF125B"/>
    <w:rsid w:val="00CF4F0E"/>
    <w:rsid w:val="00D056C6"/>
    <w:rsid w:val="00D06ECD"/>
    <w:rsid w:val="00D10944"/>
    <w:rsid w:val="00D11063"/>
    <w:rsid w:val="00D1192B"/>
    <w:rsid w:val="00D141BA"/>
    <w:rsid w:val="00D15E43"/>
    <w:rsid w:val="00D2324B"/>
    <w:rsid w:val="00D23E56"/>
    <w:rsid w:val="00D3454A"/>
    <w:rsid w:val="00D3571B"/>
    <w:rsid w:val="00D41E28"/>
    <w:rsid w:val="00D43681"/>
    <w:rsid w:val="00D50A53"/>
    <w:rsid w:val="00D80044"/>
    <w:rsid w:val="00D87956"/>
    <w:rsid w:val="00D87E18"/>
    <w:rsid w:val="00D974F6"/>
    <w:rsid w:val="00DA519D"/>
    <w:rsid w:val="00DB2EAE"/>
    <w:rsid w:val="00DB678D"/>
    <w:rsid w:val="00DC085F"/>
    <w:rsid w:val="00DC2509"/>
    <w:rsid w:val="00DC4345"/>
    <w:rsid w:val="00DD13E6"/>
    <w:rsid w:val="00DD581E"/>
    <w:rsid w:val="00DE0553"/>
    <w:rsid w:val="00DE1B60"/>
    <w:rsid w:val="00DE46F2"/>
    <w:rsid w:val="00E003E7"/>
    <w:rsid w:val="00E00BAA"/>
    <w:rsid w:val="00E118C0"/>
    <w:rsid w:val="00E16E4A"/>
    <w:rsid w:val="00E17EF3"/>
    <w:rsid w:val="00E27A0B"/>
    <w:rsid w:val="00E359CE"/>
    <w:rsid w:val="00E361E7"/>
    <w:rsid w:val="00E40FFC"/>
    <w:rsid w:val="00E521E0"/>
    <w:rsid w:val="00E522FE"/>
    <w:rsid w:val="00E65276"/>
    <w:rsid w:val="00E81B6C"/>
    <w:rsid w:val="00E82E78"/>
    <w:rsid w:val="00EA57E1"/>
    <w:rsid w:val="00EA6AC7"/>
    <w:rsid w:val="00EA6BCA"/>
    <w:rsid w:val="00EB58B1"/>
    <w:rsid w:val="00EB6A81"/>
    <w:rsid w:val="00EB70D3"/>
    <w:rsid w:val="00EC0EBF"/>
    <w:rsid w:val="00EC0EE0"/>
    <w:rsid w:val="00EC47FC"/>
    <w:rsid w:val="00ED0901"/>
    <w:rsid w:val="00EE0ED9"/>
    <w:rsid w:val="00EE1D23"/>
    <w:rsid w:val="00EF0696"/>
    <w:rsid w:val="00EF64F7"/>
    <w:rsid w:val="00EF785A"/>
    <w:rsid w:val="00F02A8D"/>
    <w:rsid w:val="00F0644D"/>
    <w:rsid w:val="00F07964"/>
    <w:rsid w:val="00F11688"/>
    <w:rsid w:val="00F1322F"/>
    <w:rsid w:val="00F205CA"/>
    <w:rsid w:val="00F25FE9"/>
    <w:rsid w:val="00F265BE"/>
    <w:rsid w:val="00F26969"/>
    <w:rsid w:val="00F3068C"/>
    <w:rsid w:val="00F377F3"/>
    <w:rsid w:val="00F54267"/>
    <w:rsid w:val="00F6077F"/>
    <w:rsid w:val="00F61694"/>
    <w:rsid w:val="00F6432F"/>
    <w:rsid w:val="00F65621"/>
    <w:rsid w:val="00F71E54"/>
    <w:rsid w:val="00F73C5D"/>
    <w:rsid w:val="00F8121E"/>
    <w:rsid w:val="00F83A57"/>
    <w:rsid w:val="00F840F3"/>
    <w:rsid w:val="00F9041E"/>
    <w:rsid w:val="00F97434"/>
    <w:rsid w:val="00FA558B"/>
    <w:rsid w:val="00FA679D"/>
    <w:rsid w:val="00FB6A40"/>
    <w:rsid w:val="00FC33DC"/>
    <w:rsid w:val="00FC7EF1"/>
    <w:rsid w:val="00FD5A91"/>
    <w:rsid w:val="00FF249B"/>
    <w:rsid w:val="00FF2576"/>
    <w:rsid w:val="00FF3597"/>
    <w:rsid w:val="00FF65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2718"/>
    <w:rPr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rsid w:val="003A2718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harCharCharChar1">
    <w:name w:val="Знак Знак Char Char Знак Знак Char Char Знак Знак Знак1 Знак Знак Знак Знак"/>
    <w:basedOn w:val="Normal"/>
    <w:uiPriority w:val="99"/>
    <w:rsid w:val="003A271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NoSpacing">
    <w:name w:val="No Spacing"/>
    <w:uiPriority w:val="99"/>
    <w:qFormat/>
    <w:rsid w:val="003A2718"/>
    <w:rPr>
      <w:rFonts w:ascii="Calibri" w:hAnsi="Calibri"/>
    </w:rPr>
  </w:style>
  <w:style w:type="paragraph" w:customStyle="1" w:styleId="a">
    <w:name w:val="Знак"/>
    <w:basedOn w:val="Normal"/>
    <w:uiPriority w:val="99"/>
    <w:rsid w:val="003A2718"/>
    <w:pPr>
      <w:widowControl w:val="0"/>
      <w:adjustRightInd w:val="0"/>
      <w:spacing w:after="160" w:line="240" w:lineRule="exact"/>
      <w:jc w:val="center"/>
    </w:pPr>
    <w:rPr>
      <w:sz w:val="20"/>
      <w:szCs w:val="20"/>
      <w:lang w:val="en-GB" w:eastAsia="en-US"/>
    </w:rPr>
  </w:style>
  <w:style w:type="paragraph" w:styleId="Header">
    <w:name w:val="header"/>
    <w:basedOn w:val="Normal"/>
    <w:link w:val="HeaderChar"/>
    <w:uiPriority w:val="99"/>
    <w:rsid w:val="00D2324B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F25FE9"/>
    <w:rPr>
      <w:rFonts w:cs="Times New Roman"/>
      <w:sz w:val="28"/>
      <w:szCs w:val="28"/>
      <w:lang w:val="ru-RU" w:eastAsia="ru-RU" w:bidi="ar-SA"/>
    </w:rPr>
  </w:style>
  <w:style w:type="character" w:styleId="PageNumber">
    <w:name w:val="page number"/>
    <w:basedOn w:val="DefaultParagraphFont"/>
    <w:uiPriority w:val="99"/>
    <w:rsid w:val="00D2324B"/>
    <w:rPr>
      <w:rFonts w:cs="Times New Roman"/>
    </w:rPr>
  </w:style>
  <w:style w:type="paragraph" w:styleId="Footer">
    <w:name w:val="footer"/>
    <w:basedOn w:val="Normal"/>
    <w:link w:val="FooterChar"/>
    <w:uiPriority w:val="99"/>
    <w:rsid w:val="00D2324B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77990"/>
    <w:rPr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rsid w:val="001A772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7990"/>
    <w:rPr>
      <w:sz w:val="0"/>
      <w:szCs w:val="0"/>
    </w:rPr>
  </w:style>
  <w:style w:type="table" w:styleId="TableGrid">
    <w:name w:val="Table Grid"/>
    <w:basedOn w:val="TableNormal"/>
    <w:uiPriority w:val="99"/>
    <w:rsid w:val="001A0489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3D7231"/>
    <w:pPr>
      <w:autoSpaceDE w:val="0"/>
      <w:autoSpaceDN w:val="0"/>
      <w:adjustRightInd w:val="0"/>
    </w:pPr>
    <w:rPr>
      <w:sz w:val="28"/>
      <w:szCs w:val="28"/>
      <w:lang w:eastAsia="en-US"/>
    </w:rPr>
  </w:style>
  <w:style w:type="character" w:customStyle="1" w:styleId="ConsPlusNormal0">
    <w:name w:val="ConsPlusNormal Знак"/>
    <w:link w:val="ConsPlusNormal"/>
    <w:uiPriority w:val="99"/>
    <w:locked/>
    <w:rsid w:val="00267CC7"/>
    <w:rPr>
      <w:rFonts w:ascii="Arial" w:hAnsi="Arial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9093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93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93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29</TotalTime>
  <Pages>5</Pages>
  <Words>672</Words>
  <Characters>3835</Characters>
  <Application>Microsoft Office Outlook</Application>
  <DocSecurity>0</DocSecurity>
  <Lines>0</Lines>
  <Paragraphs>0</Paragraphs>
  <ScaleCrop>false</ScaleCrop>
  <Company>*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subject/>
  <dc:creator>Juravleva</dc:creator>
  <cp:keywords/>
  <dc:description/>
  <cp:lastModifiedBy>Пользователь</cp:lastModifiedBy>
  <cp:revision>11</cp:revision>
  <cp:lastPrinted>2013-11-18T06:42:00Z</cp:lastPrinted>
  <dcterms:created xsi:type="dcterms:W3CDTF">2013-10-21T05:19:00Z</dcterms:created>
  <dcterms:modified xsi:type="dcterms:W3CDTF">2013-11-18T06:42:00Z</dcterms:modified>
</cp:coreProperties>
</file>